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FB" w:rsidRPr="002F78F2" w:rsidRDefault="00BA52FB" w:rsidP="00DF5E80">
      <w:pPr>
        <w:pStyle w:val="Standard"/>
        <w:jc w:val="center"/>
        <w:rPr>
          <w:b/>
        </w:rPr>
      </w:pPr>
      <w:r>
        <w:rPr>
          <w:b/>
        </w:rPr>
        <w:t xml:space="preserve"> </w:t>
      </w:r>
      <w:r w:rsidRPr="002F78F2">
        <w:rPr>
          <w:b/>
        </w:rPr>
        <w:t>ДОГОВОР  № _____</w:t>
      </w:r>
    </w:p>
    <w:p w:rsidR="00BA52FB" w:rsidRPr="002F78F2" w:rsidRDefault="00BA52FB" w:rsidP="00B44A34">
      <w:pPr>
        <w:pStyle w:val="Standard"/>
        <w:jc w:val="center"/>
      </w:pPr>
      <w:r w:rsidRPr="002F78F2">
        <w:rPr>
          <w:b/>
        </w:rPr>
        <w:t xml:space="preserve">поставки питьевой </w:t>
      </w:r>
      <w:r>
        <w:rPr>
          <w:b/>
        </w:rPr>
        <w:t xml:space="preserve">(бутилированной) </w:t>
      </w:r>
      <w:r w:rsidRPr="002F78F2">
        <w:rPr>
          <w:b/>
        </w:rPr>
        <w:t>воды</w:t>
      </w:r>
      <w:r>
        <w:rPr>
          <w:b/>
        </w:rPr>
        <w:t xml:space="preserve"> </w:t>
      </w:r>
    </w:p>
    <w:p w:rsidR="00BA52FB" w:rsidRDefault="00BA52FB" w:rsidP="00D515DA">
      <w:pPr>
        <w:pStyle w:val="Standard"/>
        <w:jc w:val="both"/>
      </w:pPr>
    </w:p>
    <w:p w:rsidR="00BA52FB" w:rsidRDefault="00BA52FB" w:rsidP="00D515DA">
      <w:pPr>
        <w:pStyle w:val="Standard"/>
        <w:jc w:val="both"/>
      </w:pPr>
    </w:p>
    <w:p w:rsidR="00BA52FB" w:rsidRPr="002F78F2" w:rsidRDefault="00BA52FB" w:rsidP="00D515DA">
      <w:pPr>
        <w:pStyle w:val="Standard"/>
        <w:jc w:val="both"/>
      </w:pPr>
      <w:r w:rsidRPr="002F78F2">
        <w:t>г. Мытищи</w:t>
      </w:r>
      <w:r w:rsidRPr="002F78F2">
        <w:tab/>
      </w:r>
      <w:r w:rsidRPr="002F78F2">
        <w:tab/>
      </w:r>
      <w:r w:rsidRPr="002F78F2">
        <w:tab/>
      </w:r>
      <w:r w:rsidRPr="002F78F2">
        <w:tab/>
      </w:r>
      <w:r w:rsidRPr="002F78F2">
        <w:tab/>
      </w:r>
      <w:r>
        <w:t xml:space="preserve">                                                    </w:t>
      </w:r>
      <w:r w:rsidRPr="002F78F2">
        <w:t>«__»_________2015 г.</w:t>
      </w:r>
    </w:p>
    <w:p w:rsidR="00BA52FB" w:rsidRPr="002F78F2" w:rsidRDefault="00BA52FB">
      <w:pPr>
        <w:rPr>
          <w:sz w:val="24"/>
          <w:szCs w:val="24"/>
        </w:rPr>
      </w:pPr>
    </w:p>
    <w:p w:rsidR="00BA52FB" w:rsidRPr="002F78F2" w:rsidRDefault="00BA52FB" w:rsidP="00C82B82">
      <w:pPr>
        <w:pStyle w:val="Standard"/>
        <w:ind w:firstLine="708"/>
        <w:jc w:val="both"/>
      </w:pPr>
      <w:r w:rsidRPr="002F78F2">
        <w:rPr>
          <w:color w:val="000000"/>
        </w:rPr>
        <w:t>_____________________, именуемое в дальнейшем «Поставщик», в лице ________________, действующего на основании __________, с одной стороны</w:t>
      </w:r>
      <w:r>
        <w:rPr>
          <w:color w:val="000000"/>
        </w:rPr>
        <w:t>,</w:t>
      </w:r>
      <w:r w:rsidRPr="002F78F2">
        <w:rPr>
          <w:color w:val="000000"/>
        </w:rPr>
        <w:t xml:space="preserve"> и Федеральное государственное унитарное предприятие «Ведомственная охрана Росатома» (ФГУП «Атом-охрана»)</w:t>
      </w:r>
      <w:r>
        <w:rPr>
          <w:color w:val="000000"/>
        </w:rPr>
        <w:t>,</w:t>
      </w:r>
      <w:r w:rsidRPr="002F78F2">
        <w:rPr>
          <w:color w:val="000000"/>
        </w:rPr>
        <w:t xml:space="preserve"> именуемое  в дальнейшем «Покупатель»</w:t>
      </w:r>
      <w:r>
        <w:rPr>
          <w:color w:val="000000"/>
        </w:rPr>
        <w:t>,</w:t>
      </w:r>
      <w:r w:rsidRPr="002F78F2">
        <w:rPr>
          <w:color w:val="000000"/>
        </w:rPr>
        <w:t xml:space="preserve"> в лице директора филиала № 1 ФГУП «Атом-охрана» Артамонова Александра Николаевича, действующего на основании Доверенности № 298 от 17 октября 2014 года, с другой стороны, (в дальнейшем «Стороны») заключили настоящий Договор о нижеследующем:</w:t>
      </w:r>
    </w:p>
    <w:p w:rsidR="00BA52FB" w:rsidRPr="002F78F2" w:rsidRDefault="00BA52FB" w:rsidP="003566FA">
      <w:pPr>
        <w:pStyle w:val="Standard"/>
        <w:jc w:val="both"/>
      </w:pPr>
    </w:p>
    <w:p w:rsidR="00BA52FB" w:rsidRDefault="00BA52FB" w:rsidP="00D43A34">
      <w:pPr>
        <w:pStyle w:val="Standard"/>
        <w:numPr>
          <w:ilvl w:val="0"/>
          <w:numId w:val="5"/>
        </w:numPr>
        <w:jc w:val="center"/>
      </w:pPr>
      <w:r w:rsidRPr="00B2611A">
        <w:t>ПРЕДМЕТ ДОГОВОРА</w:t>
      </w:r>
    </w:p>
    <w:p w:rsidR="00BA52FB" w:rsidRPr="00E31ECB" w:rsidRDefault="00BA52FB" w:rsidP="00D43A34">
      <w:pPr>
        <w:pStyle w:val="Standard"/>
        <w:ind w:left="720"/>
      </w:pPr>
    </w:p>
    <w:p w:rsidR="00BA52FB" w:rsidRPr="002F78F2" w:rsidRDefault="00BA52FB" w:rsidP="003566FA">
      <w:pPr>
        <w:pStyle w:val="Standard"/>
        <w:ind w:firstLine="709"/>
        <w:jc w:val="both"/>
      </w:pPr>
      <w:r w:rsidRPr="002F78F2">
        <w:t>1.1. Поставщик обязуется поставить Покупателю</w:t>
      </w:r>
      <w:r>
        <w:t xml:space="preserve"> </w:t>
      </w:r>
      <w:r w:rsidRPr="00A8486F">
        <w:rPr>
          <w:color w:val="000000"/>
        </w:rPr>
        <w:t>питьев</w:t>
      </w:r>
      <w:r>
        <w:rPr>
          <w:color w:val="000000"/>
        </w:rPr>
        <w:t>ую</w:t>
      </w:r>
      <w:r w:rsidRPr="00A8486F">
        <w:rPr>
          <w:color w:val="000000"/>
        </w:rPr>
        <w:t xml:space="preserve"> (бутилированной) вод</w:t>
      </w:r>
      <w:r>
        <w:rPr>
          <w:color w:val="000000"/>
        </w:rPr>
        <w:t>у</w:t>
      </w:r>
      <w:r w:rsidRPr="00A8486F">
        <w:rPr>
          <w:color w:val="000000"/>
        </w:rPr>
        <w:t xml:space="preserve"> высшей категории и сопутствующи</w:t>
      </w:r>
      <w:r>
        <w:rPr>
          <w:color w:val="000000"/>
        </w:rPr>
        <w:t>е</w:t>
      </w:r>
      <w:r w:rsidRPr="00A8486F">
        <w:rPr>
          <w:color w:val="000000"/>
        </w:rPr>
        <w:t xml:space="preserve">  к ней товар</w:t>
      </w:r>
      <w:r>
        <w:rPr>
          <w:color w:val="000000"/>
        </w:rPr>
        <w:t>ы</w:t>
      </w:r>
      <w:r w:rsidRPr="002F78F2">
        <w:t>(далее – «Товар»)</w:t>
      </w:r>
      <w:r>
        <w:t xml:space="preserve">, </w:t>
      </w:r>
      <w:r w:rsidRPr="002F78F2">
        <w:t>с товаросопровождающими документами, а Покупатель обязуется принять Товар и оплатить его на условиях настоящего Договора.</w:t>
      </w:r>
    </w:p>
    <w:p w:rsidR="00BA52FB" w:rsidRPr="002F78F2" w:rsidRDefault="00BA52FB" w:rsidP="003566FA">
      <w:pPr>
        <w:pStyle w:val="Standard"/>
        <w:ind w:firstLine="709"/>
        <w:jc w:val="both"/>
      </w:pPr>
      <w:r w:rsidRPr="002F78F2">
        <w:t>1.2. Ассортимент, количество и цена Товара устанавливаются согласно Спецификации</w:t>
      </w:r>
      <w:r>
        <w:t xml:space="preserve">, </w:t>
      </w:r>
      <w:r w:rsidRPr="002F78F2">
        <w:t>являющейся неотъемлемой частью настоящего Договора</w:t>
      </w:r>
      <w:r>
        <w:t xml:space="preserve"> </w:t>
      </w:r>
      <w:r w:rsidRPr="002F78F2">
        <w:t>(Приложение № 1</w:t>
      </w:r>
      <w:r>
        <w:t xml:space="preserve"> к настоящему Договору</w:t>
      </w:r>
      <w:r w:rsidRPr="002F78F2">
        <w:t>).</w:t>
      </w:r>
    </w:p>
    <w:p w:rsidR="00BA52FB" w:rsidRPr="002F78F2" w:rsidRDefault="00BA52FB" w:rsidP="003566FA">
      <w:pPr>
        <w:pStyle w:val="Standard"/>
        <w:ind w:firstLine="709"/>
        <w:jc w:val="both"/>
      </w:pPr>
    </w:p>
    <w:p w:rsidR="00BA52FB" w:rsidRDefault="00BA52FB" w:rsidP="00D43A34">
      <w:pPr>
        <w:pStyle w:val="Standard"/>
        <w:numPr>
          <w:ilvl w:val="0"/>
          <w:numId w:val="2"/>
        </w:numPr>
        <w:jc w:val="center"/>
      </w:pPr>
      <w:r w:rsidRPr="00D01E9E">
        <w:t>ПРАВА И ОБЯЗАННОСТИ СТОРОН</w:t>
      </w:r>
    </w:p>
    <w:p w:rsidR="00BA52FB" w:rsidRPr="00B2611A" w:rsidRDefault="00BA52FB" w:rsidP="002F78F2">
      <w:pPr>
        <w:pStyle w:val="Standard"/>
        <w:numPr>
          <w:ilvl w:val="2"/>
          <w:numId w:val="2"/>
        </w:numPr>
      </w:pPr>
      <w:r w:rsidRPr="00B2611A">
        <w:rPr>
          <w:b/>
        </w:rPr>
        <w:t>Поставщик обяз</w:t>
      </w:r>
      <w:r>
        <w:rPr>
          <w:b/>
        </w:rPr>
        <w:t>уется:</w:t>
      </w:r>
    </w:p>
    <w:p w:rsidR="00BA52FB" w:rsidRPr="002F78F2" w:rsidRDefault="00BA52FB" w:rsidP="003566FA">
      <w:pPr>
        <w:pStyle w:val="Standard"/>
        <w:ind w:firstLine="709"/>
        <w:jc w:val="both"/>
      </w:pPr>
      <w:r w:rsidRPr="002F78F2">
        <w:t>2.1.1. Принимать заказы (далее - заявка) по заявке Покупателя в телефонном режиме на доставку Товара в рабочее время по абонентскому номеру:_______</w:t>
      </w:r>
      <w:r>
        <w:t>_________</w:t>
      </w:r>
      <w:r w:rsidRPr="002F78F2">
        <w:t>____</w:t>
      </w:r>
      <w:r w:rsidRPr="002F78F2">
        <w:rPr>
          <w:color w:val="000000"/>
        </w:rPr>
        <w:t xml:space="preserve">. </w:t>
      </w:r>
    </w:p>
    <w:p w:rsidR="00BA52FB" w:rsidRPr="002F78F2" w:rsidRDefault="00BA52FB" w:rsidP="003566FA">
      <w:pPr>
        <w:pStyle w:val="Standard"/>
        <w:ind w:firstLine="709"/>
        <w:jc w:val="both"/>
      </w:pPr>
      <w:r w:rsidRPr="002F78F2">
        <w:t xml:space="preserve">2.1.2. Осуществлять доставку Товара Покупателю в течение срока действия настоящего Договора, в количестве, указанном в заявке Покупателя, в упакованном виде, обеспечивающем его сохранность и санитарное состояние при транспортировке. Доставку осуществлять по адресу: </w:t>
      </w:r>
      <w:r>
        <w:rPr>
          <w:color w:val="000000"/>
        </w:rPr>
        <w:t xml:space="preserve">Воронежская обл., г.Нововоронеж, Промзона АЭС, зд.105. Доставка Товара осуществляется </w:t>
      </w:r>
      <w:r>
        <w:t>за счет Поставщика</w:t>
      </w:r>
      <w:r w:rsidRPr="002F78F2">
        <w:t>.</w:t>
      </w:r>
    </w:p>
    <w:p w:rsidR="00BA52FB" w:rsidRPr="002F78F2" w:rsidRDefault="00BA52FB" w:rsidP="00D01E9E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 xml:space="preserve">2.1.3. Своевременно предоставлять Покупателю надлежащим образом оформленные отчетные документы: счета, счета-фактуры, товарные накладные.         </w:t>
      </w:r>
    </w:p>
    <w:p w:rsidR="00BA52FB" w:rsidRPr="002F78F2" w:rsidRDefault="00BA52FB" w:rsidP="00B61722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2.1.</w:t>
      </w:r>
      <w:r>
        <w:rPr>
          <w:sz w:val="24"/>
          <w:szCs w:val="24"/>
        </w:rPr>
        <w:t>4</w:t>
      </w:r>
      <w:r w:rsidRPr="002F78F2">
        <w:rPr>
          <w:sz w:val="24"/>
          <w:szCs w:val="24"/>
        </w:rPr>
        <w:t>.В срок не позднее 15</w:t>
      </w:r>
      <w:r>
        <w:rPr>
          <w:sz w:val="24"/>
          <w:szCs w:val="24"/>
        </w:rPr>
        <w:t xml:space="preserve"> (Пятнадцати)</w:t>
      </w:r>
      <w:r w:rsidRPr="002F78F2">
        <w:rPr>
          <w:sz w:val="24"/>
          <w:szCs w:val="24"/>
        </w:rPr>
        <w:t xml:space="preserve"> дней с даты заключения</w:t>
      </w:r>
      <w:r>
        <w:rPr>
          <w:sz w:val="24"/>
          <w:szCs w:val="24"/>
        </w:rPr>
        <w:t xml:space="preserve"> настоящего</w:t>
      </w:r>
      <w:r w:rsidRPr="002F78F2">
        <w:rPr>
          <w:sz w:val="24"/>
          <w:szCs w:val="24"/>
        </w:rPr>
        <w:t xml:space="preserve"> Договора,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21.07.2014 № ММВ-7-8/378@, выданной налоговым органом по месту регистрации Поставщика не ранее, чем за 60</w:t>
      </w:r>
      <w:r>
        <w:rPr>
          <w:sz w:val="24"/>
          <w:szCs w:val="24"/>
        </w:rPr>
        <w:t xml:space="preserve"> (Шестьдесят)</w:t>
      </w:r>
      <w:r w:rsidRPr="002F78F2">
        <w:rPr>
          <w:sz w:val="24"/>
          <w:szCs w:val="24"/>
        </w:rPr>
        <w:t xml:space="preserve"> дней до дня заключения</w:t>
      </w:r>
      <w:r>
        <w:rPr>
          <w:sz w:val="24"/>
          <w:szCs w:val="24"/>
        </w:rPr>
        <w:t xml:space="preserve"> настоящего</w:t>
      </w:r>
      <w:r w:rsidRPr="002F78F2">
        <w:rPr>
          <w:sz w:val="24"/>
          <w:szCs w:val="24"/>
        </w:rPr>
        <w:t xml:space="preserve"> Договора.</w:t>
      </w:r>
    </w:p>
    <w:p w:rsidR="00BA52FB" w:rsidRPr="002F78F2" w:rsidRDefault="00BA52FB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BA52FB" w:rsidRPr="002F78F2" w:rsidRDefault="00BA52FB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21.04.2014 № ММВ-7-6/245@, выданной налоговым органом по месту нахождения Поставщика не ранее, чем за 60</w:t>
      </w:r>
      <w:r>
        <w:rPr>
          <w:sz w:val="24"/>
          <w:szCs w:val="24"/>
        </w:rPr>
        <w:t xml:space="preserve"> (Шестьдесят)</w:t>
      </w:r>
      <w:r w:rsidRPr="002F78F2">
        <w:rPr>
          <w:sz w:val="24"/>
          <w:szCs w:val="24"/>
        </w:rPr>
        <w:t xml:space="preserve"> дней до дня заключения </w:t>
      </w:r>
      <w:r>
        <w:rPr>
          <w:sz w:val="24"/>
          <w:szCs w:val="24"/>
        </w:rPr>
        <w:t xml:space="preserve">настоящего </w:t>
      </w:r>
      <w:r w:rsidRPr="002F78F2">
        <w:rPr>
          <w:sz w:val="24"/>
          <w:szCs w:val="24"/>
        </w:rPr>
        <w:t>Договора;</w:t>
      </w:r>
    </w:p>
    <w:p w:rsidR="00BA52FB" w:rsidRPr="002F78F2" w:rsidRDefault="00BA52FB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- копия бухгалтерской (финансовой) отчетности за последний завершенный отчетный период. При этом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(финансовой) отчетности предоставляется копия бухгалтерского баланса, заверенная подписями руководителя и главного бухгалтера Поставщика.</w:t>
      </w:r>
    </w:p>
    <w:p w:rsidR="00BA52FB" w:rsidRDefault="00BA52FB" w:rsidP="00D01E9E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В случае непредставления Поставщиком вышеперечисленных документов в установленные Договором сроки либо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Договор.</w:t>
      </w:r>
    </w:p>
    <w:p w:rsidR="00BA52FB" w:rsidRDefault="00BA52FB" w:rsidP="00D01E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2.1.5. Поставщик обязуется поставлять Товар надлежащего качества и гарантирует, что Товар имеет все необходимые сертификаты и протоколы исследования и соответствует всем применяемым нормам и стандартам.</w:t>
      </w:r>
    </w:p>
    <w:p w:rsidR="00BA52FB" w:rsidRPr="002F78F2" w:rsidRDefault="00BA52FB" w:rsidP="00D01E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2.1.6.  Поставщик обязан предоставить информацию в отношении всей цепочки собственников организации, включая бенефициаров (в том числе, конечных) и/или в исполнительных органах предоставить соответствующую информацию Покупателю с приложением подтверждающих документов не позднее 5 (Пяти) дней с момента таких изменений.</w:t>
      </w:r>
    </w:p>
    <w:p w:rsidR="00BA52FB" w:rsidRPr="00B2611A" w:rsidRDefault="00BA52FB" w:rsidP="00B2611A">
      <w:pPr>
        <w:pStyle w:val="Standard"/>
        <w:ind w:firstLine="708"/>
        <w:jc w:val="both"/>
        <w:rPr>
          <w:b/>
        </w:rPr>
      </w:pPr>
      <w:r w:rsidRPr="00B2611A">
        <w:rPr>
          <w:b/>
        </w:rPr>
        <w:t>2.2.Поставщик вправе:</w:t>
      </w:r>
    </w:p>
    <w:p w:rsidR="00BA52FB" w:rsidRPr="00B2611A" w:rsidRDefault="00BA52FB" w:rsidP="00B2611A">
      <w:pPr>
        <w:autoSpaceDE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</w:t>
      </w:r>
      <w:r w:rsidRPr="00B2611A">
        <w:rPr>
          <w:sz w:val="24"/>
          <w:szCs w:val="24"/>
        </w:rPr>
        <w:t>Приостановить поставку Товара при невыполнении Покупателем обязательств</w:t>
      </w:r>
    </w:p>
    <w:p w:rsidR="00BA52FB" w:rsidRDefault="00BA52FB" w:rsidP="00B2611A">
      <w:pPr>
        <w:autoSpaceDE w:val="0"/>
        <w:jc w:val="both"/>
        <w:rPr>
          <w:sz w:val="24"/>
          <w:szCs w:val="24"/>
        </w:rPr>
      </w:pPr>
      <w:r w:rsidRPr="00B2611A">
        <w:rPr>
          <w:sz w:val="24"/>
          <w:szCs w:val="24"/>
        </w:rPr>
        <w:t>по настоящему Договору.</w:t>
      </w:r>
    </w:p>
    <w:p w:rsidR="00BA52FB" w:rsidRPr="00B2611A" w:rsidRDefault="00BA52FB" w:rsidP="00B2611A">
      <w:pPr>
        <w:autoSpaceDE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2611A">
        <w:rPr>
          <w:b/>
          <w:sz w:val="24"/>
          <w:szCs w:val="24"/>
        </w:rPr>
        <w:t>2.3. Покупатель обяз</w:t>
      </w:r>
      <w:r>
        <w:rPr>
          <w:b/>
          <w:sz w:val="24"/>
          <w:szCs w:val="24"/>
        </w:rPr>
        <w:t>уется</w:t>
      </w:r>
      <w:r w:rsidRPr="00B2611A">
        <w:rPr>
          <w:b/>
          <w:sz w:val="24"/>
          <w:szCs w:val="24"/>
        </w:rPr>
        <w:t>:</w:t>
      </w:r>
    </w:p>
    <w:p w:rsidR="00BA52FB" w:rsidRPr="002F78F2" w:rsidRDefault="00BA52FB" w:rsidP="003566FA">
      <w:pPr>
        <w:pStyle w:val="Standard"/>
        <w:ind w:firstLine="708"/>
        <w:jc w:val="both"/>
      </w:pPr>
      <w:r>
        <w:rPr>
          <w:color w:val="000000"/>
        </w:rPr>
        <w:t>2.</w:t>
      </w:r>
      <w:r w:rsidRPr="002F78F2">
        <w:rPr>
          <w:color w:val="000000"/>
        </w:rPr>
        <w:t>3.1. Оплатить</w:t>
      </w:r>
      <w:r>
        <w:rPr>
          <w:color w:val="000000"/>
        </w:rPr>
        <w:t xml:space="preserve"> полученный Товар в течение 7 (С</w:t>
      </w:r>
      <w:r w:rsidRPr="002F78F2">
        <w:rPr>
          <w:color w:val="000000"/>
        </w:rPr>
        <w:t>еми) рабочих дней после подписания товарной накладной, путем перечисления денежных средств на расчетный счет Поставщика.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2.</w:t>
      </w:r>
      <w:r w:rsidRPr="002F78F2">
        <w:t>3.2. Обеспечить приём Товара согласно Спецификации.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2.</w:t>
      </w:r>
      <w:r w:rsidRPr="002F78F2">
        <w:t>3.3. Обеспечить возврат всех пустых бутылей взамен полных по мере использования воды.</w:t>
      </w:r>
    </w:p>
    <w:p w:rsidR="00BA52FB" w:rsidRDefault="00BA52FB" w:rsidP="003566FA">
      <w:pPr>
        <w:pStyle w:val="Standard"/>
        <w:ind w:firstLine="708"/>
        <w:jc w:val="both"/>
      </w:pPr>
      <w:r>
        <w:t>2.</w:t>
      </w:r>
      <w:r w:rsidRPr="002F78F2">
        <w:t>3.4. Не использовать бутыли для иных целей и не заполнять их посторонними веществами.</w:t>
      </w:r>
    </w:p>
    <w:p w:rsidR="00BA52FB" w:rsidRPr="00B2611A" w:rsidRDefault="00BA52FB" w:rsidP="00B2611A">
      <w:pPr>
        <w:autoSpaceDE w:val="0"/>
        <w:ind w:firstLine="540"/>
        <w:jc w:val="both"/>
        <w:rPr>
          <w:b/>
          <w:sz w:val="24"/>
          <w:szCs w:val="24"/>
        </w:rPr>
      </w:pPr>
      <w:r w:rsidRPr="00B2611A">
        <w:rPr>
          <w:b/>
          <w:sz w:val="24"/>
          <w:szCs w:val="24"/>
        </w:rPr>
        <w:t>2.4. Покупатель вправе:</w:t>
      </w:r>
    </w:p>
    <w:p w:rsidR="00BA52FB" w:rsidRDefault="00BA52FB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1A">
        <w:rPr>
          <w:rFonts w:ascii="Times New Roman" w:hAnsi="Times New Roman" w:cs="Times New Roman"/>
          <w:sz w:val="24"/>
          <w:szCs w:val="24"/>
        </w:rPr>
        <w:t>2.4.1. В случае обнаружения</w:t>
      </w:r>
      <w:r>
        <w:rPr>
          <w:rFonts w:ascii="Times New Roman" w:hAnsi="Times New Roman" w:cs="Times New Roman"/>
          <w:sz w:val="24"/>
          <w:szCs w:val="24"/>
        </w:rPr>
        <w:t xml:space="preserve"> недостатков при поставке Товара потребовать от Поставщика безвозмездного устранения недостатков.</w:t>
      </w:r>
    </w:p>
    <w:p w:rsidR="00BA52FB" w:rsidRDefault="00BA52FB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В случае нарушения сроков поставки Товара по своему выбору:</w:t>
      </w:r>
    </w:p>
    <w:p w:rsidR="00BA52FB" w:rsidRDefault="00BA52FB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назначить Поставщику новый срок для поставки Товара;</w:t>
      </w:r>
    </w:p>
    <w:p w:rsidR="00BA52FB" w:rsidRDefault="00BA52FB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отказаться от исполнения настоящего Договора.</w:t>
      </w:r>
    </w:p>
    <w:p w:rsidR="00BA52FB" w:rsidRDefault="00BA52FB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В случае существенного нарушения требований к качеству Покупатель вправе отказаться от переданного Поставщиком товара.</w:t>
      </w:r>
    </w:p>
    <w:p w:rsidR="00BA52FB" w:rsidRPr="002F78F2" w:rsidRDefault="00BA52FB" w:rsidP="00B2611A">
      <w:pPr>
        <w:pStyle w:val="Standard"/>
        <w:jc w:val="both"/>
      </w:pPr>
    </w:p>
    <w:p w:rsidR="00BA52FB" w:rsidRDefault="00BA52FB" w:rsidP="00E31ECB">
      <w:pPr>
        <w:pStyle w:val="Standard"/>
        <w:numPr>
          <w:ilvl w:val="0"/>
          <w:numId w:val="2"/>
        </w:numPr>
        <w:jc w:val="center"/>
      </w:pPr>
      <w:r w:rsidRPr="00D01E9E">
        <w:t>ЦЕНА ДОГОВОРА И ПОРЯДОК РАСЧЁТА</w:t>
      </w:r>
    </w:p>
    <w:p w:rsidR="00BA52FB" w:rsidRPr="002F78F2" w:rsidRDefault="00BA52FB" w:rsidP="003566FA">
      <w:pPr>
        <w:pStyle w:val="Standard"/>
        <w:ind w:firstLine="720"/>
        <w:jc w:val="both"/>
      </w:pPr>
      <w:r>
        <w:t>3</w:t>
      </w:r>
      <w:r w:rsidRPr="002F78F2">
        <w:t xml:space="preserve">.1. Цена настоящего Договора </w:t>
      </w:r>
      <w:r>
        <w:t xml:space="preserve">определяется в соответствии со Спецификацией (Приложение №1 к настоящему Договору) и </w:t>
      </w:r>
      <w:r w:rsidRPr="002F78F2">
        <w:t>составляет</w:t>
      </w:r>
      <w:r>
        <w:t>_____________</w:t>
      </w:r>
      <w:r w:rsidRPr="002F78F2">
        <w:t>() рублей00</w:t>
      </w:r>
      <w:r>
        <w:t xml:space="preserve"> копеек, в том числе </w:t>
      </w:r>
      <w:r w:rsidRPr="002F78F2">
        <w:t>НДС</w:t>
      </w:r>
      <w:r>
        <w:t xml:space="preserve">(18%) _________ (   ) рублей __ копеек. (если НДС </w:t>
      </w:r>
      <w:r w:rsidRPr="002F78F2">
        <w:t>не облагается</w:t>
      </w:r>
      <w:r>
        <w:t>, указать основание)</w:t>
      </w:r>
      <w:r w:rsidRPr="002F78F2">
        <w:t>. Стоимость Товара включает стоимость упаковки, услуг по транспортировке Товара до места нахождения Покупателя</w:t>
      </w:r>
      <w:r>
        <w:t>, а также иные расходы, связанные с выполнением условий настоящего Договора.</w:t>
      </w:r>
    </w:p>
    <w:p w:rsidR="00BA52FB" w:rsidRPr="002F78F2" w:rsidRDefault="00BA52FB" w:rsidP="003566FA">
      <w:pPr>
        <w:pStyle w:val="Standard"/>
        <w:ind w:firstLine="720"/>
        <w:jc w:val="both"/>
      </w:pPr>
      <w:r>
        <w:t>3</w:t>
      </w:r>
      <w:r w:rsidRPr="002F78F2">
        <w:t>.2. Цена настоящего Договора является твердой и определяется на весь срок исполнения Договора.</w:t>
      </w:r>
    </w:p>
    <w:p w:rsidR="00BA52FB" w:rsidRPr="002F78F2" w:rsidRDefault="00BA52FB" w:rsidP="003566FA">
      <w:pPr>
        <w:pStyle w:val="Standard"/>
        <w:ind w:firstLine="720"/>
        <w:jc w:val="both"/>
      </w:pPr>
      <w:r>
        <w:t>3</w:t>
      </w:r>
      <w:r w:rsidRPr="002F78F2">
        <w:t>.3. Все расчеты осуществляются в рублях Российской Федерации.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3.4. Покупатель производит оплату за поставленный ему Товар путём перечисления денежных средств на расчётный счёт Поставщика в течение 7 (Семи) дней с момента получения счёта и подписания товарной накладной.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3</w:t>
      </w:r>
      <w:r w:rsidRPr="002F78F2">
        <w:t>.5. Поставщик считается исполнившим свои обязательства по передаче Товара с момента подписания Покупателем товарной накладной и счёт</w:t>
      </w:r>
      <w:r>
        <w:t>а</w:t>
      </w:r>
      <w:r w:rsidRPr="002F78F2">
        <w:t xml:space="preserve">-фактуры. После приемки </w:t>
      </w:r>
      <w:r>
        <w:t>Товара по количеству и качеству</w:t>
      </w:r>
      <w:r w:rsidRPr="002F78F2">
        <w:t xml:space="preserve"> к Покупателю переходят права собственности на Товар, а также риск случайной гибели или случайного повреждения Товара.</w:t>
      </w:r>
    </w:p>
    <w:p w:rsidR="00BA52FB" w:rsidRPr="00257C91" w:rsidRDefault="00BA52FB" w:rsidP="003566FA">
      <w:pPr>
        <w:pStyle w:val="Standard"/>
        <w:ind w:firstLine="720"/>
        <w:jc w:val="both"/>
      </w:pPr>
      <w:r>
        <w:t>3</w:t>
      </w:r>
      <w:r w:rsidRPr="002F78F2">
        <w:t>.6. Поставщик ежеквартально</w:t>
      </w:r>
      <w:r>
        <w:t xml:space="preserve"> (не позднее 15 числа месяца, следующего за расчетным кварталом) </w:t>
      </w:r>
      <w:r w:rsidRPr="002F78F2">
        <w:t xml:space="preserve"> направляет два экземпляра Акта сверки расчётов, а Покупатель рассматривает его и направляет один оформленный экземпляр акта в адрес Поставщика в течение </w:t>
      </w:r>
      <w:r>
        <w:t>5 (Пяти) рабочих</w:t>
      </w:r>
      <w:r w:rsidRPr="002F78F2">
        <w:t xml:space="preserve"> дней после получения.</w:t>
      </w:r>
      <w:r w:rsidRPr="00257C91">
        <w:rPr>
          <w:rFonts w:eastAsia="Batang"/>
          <w:sz w:val="28"/>
          <w:szCs w:val="28"/>
        </w:rPr>
        <w:t xml:space="preserve"> </w:t>
      </w:r>
      <w:r w:rsidRPr="00257C91">
        <w:rPr>
          <w:rFonts w:eastAsia="Batang"/>
        </w:rPr>
        <w:t>Сторона, у которой имеются замечания, обязуется подписать Акт с</w:t>
      </w:r>
      <w:r>
        <w:rPr>
          <w:rFonts w:eastAsia="Batang"/>
        </w:rPr>
        <w:t>верки с протоколом разногласия либо с указанием своей редакции</w:t>
      </w:r>
      <w:r w:rsidRPr="00257C91">
        <w:rPr>
          <w:rFonts w:eastAsia="Batang"/>
        </w:rPr>
        <w:t>.</w:t>
      </w:r>
    </w:p>
    <w:p w:rsidR="00BA52FB" w:rsidRDefault="00BA52FB" w:rsidP="00191896">
      <w:pPr>
        <w:ind w:firstLine="708"/>
        <w:jc w:val="both"/>
        <w:rPr>
          <w:sz w:val="24"/>
          <w:szCs w:val="24"/>
        </w:rPr>
      </w:pPr>
      <w:r w:rsidRPr="00831A40">
        <w:rPr>
          <w:sz w:val="24"/>
          <w:szCs w:val="24"/>
        </w:rPr>
        <w:t>3.7. В случае изменения расчетного счета, Поставщик обязан незамедлительно в письменной форме сообщить об этом Покупателю, с указанием новых реквизитов  расчетного счета, в противном случае все риски, связанные с перечислением денежных средств на указанный в настоящем Договоре счет Поставщика, несет Поставщик.</w:t>
      </w:r>
    </w:p>
    <w:p w:rsidR="00BA52FB" w:rsidRPr="002F78F2" w:rsidRDefault="00BA52FB" w:rsidP="00191896">
      <w:pPr>
        <w:ind w:firstLine="708"/>
        <w:jc w:val="both"/>
        <w:rPr>
          <w:sz w:val="24"/>
          <w:szCs w:val="24"/>
        </w:rPr>
      </w:pPr>
    </w:p>
    <w:p w:rsidR="00BA52FB" w:rsidRDefault="00BA52FB" w:rsidP="00D43A34">
      <w:pPr>
        <w:pStyle w:val="Standard"/>
        <w:numPr>
          <w:ilvl w:val="0"/>
          <w:numId w:val="2"/>
        </w:numPr>
        <w:jc w:val="center"/>
      </w:pPr>
      <w:r w:rsidRPr="00D01E9E">
        <w:t>ПОРЯДОК ПЕРЕДАЧИ ТОВАРА</w:t>
      </w:r>
    </w:p>
    <w:p w:rsidR="00BA52FB" w:rsidRPr="00DF5E80" w:rsidRDefault="00BA52FB" w:rsidP="00DF5E80">
      <w:pPr>
        <w:pStyle w:val="Standard"/>
        <w:jc w:val="both"/>
      </w:pPr>
      <w:r w:rsidRPr="00DF5E80">
        <w:t xml:space="preserve">             4.1. Поставка Товара осуществляется:</w:t>
      </w:r>
    </w:p>
    <w:p w:rsidR="00BA52FB" w:rsidRPr="00DF5E80" w:rsidRDefault="00BA52FB" w:rsidP="00DF5E80">
      <w:pPr>
        <w:pStyle w:val="11"/>
        <w:spacing w:before="0" w:after="0"/>
        <w:ind w:firstLine="0"/>
        <w:rPr>
          <w:rStyle w:val="5"/>
          <w:color w:val="000000"/>
          <w:sz w:val="24"/>
        </w:rPr>
      </w:pPr>
      <w:r w:rsidRPr="00DF5E80">
        <w:t xml:space="preserve">  4.1.1 </w:t>
      </w:r>
      <w:r w:rsidRPr="00DF5E80">
        <w:rPr>
          <w:rStyle w:val="5"/>
          <w:color w:val="000000"/>
          <w:sz w:val="24"/>
        </w:rPr>
        <w:t>Кулеры и помпы механические после подписания договора  в течение 14</w:t>
      </w:r>
      <w:r>
        <w:rPr>
          <w:rStyle w:val="5"/>
          <w:color w:val="000000"/>
          <w:sz w:val="24"/>
        </w:rPr>
        <w:t xml:space="preserve"> (Четырнадцати)</w:t>
      </w:r>
      <w:r w:rsidRPr="00DF5E80">
        <w:rPr>
          <w:rStyle w:val="5"/>
          <w:color w:val="000000"/>
          <w:sz w:val="24"/>
        </w:rPr>
        <w:t xml:space="preserve"> календарных дней по адресу: Воронежская область, г.Нововоронеж, Промзона АЭС, зд.105 отдельный отряд № 3 филиал № 1 ФГУП «Атом-охрана»</w:t>
      </w:r>
    </w:p>
    <w:p w:rsidR="00BA52FB" w:rsidRPr="00DF5E80" w:rsidRDefault="00BA52FB" w:rsidP="00DF5E80">
      <w:pPr>
        <w:pStyle w:val="11"/>
        <w:spacing w:before="0" w:after="0"/>
        <w:ind w:firstLine="0"/>
        <w:rPr>
          <w:rStyle w:val="5"/>
          <w:color w:val="000000"/>
          <w:sz w:val="24"/>
        </w:rPr>
      </w:pPr>
      <w:r w:rsidRPr="00DF5E80">
        <w:rPr>
          <w:rStyle w:val="5"/>
          <w:color w:val="000000"/>
          <w:sz w:val="24"/>
        </w:rPr>
        <w:t xml:space="preserve"> 4.1.2. </w:t>
      </w:r>
      <w:r>
        <w:rPr>
          <w:rStyle w:val="5"/>
          <w:color w:val="000000"/>
          <w:sz w:val="24"/>
        </w:rPr>
        <w:t xml:space="preserve">Товар поставляется </w:t>
      </w:r>
      <w:r w:rsidRPr="00DF5E80">
        <w:rPr>
          <w:rStyle w:val="5"/>
          <w:color w:val="000000"/>
          <w:sz w:val="24"/>
        </w:rPr>
        <w:t>не позднее 2</w:t>
      </w:r>
      <w:r>
        <w:rPr>
          <w:rStyle w:val="5"/>
          <w:color w:val="000000"/>
          <w:sz w:val="24"/>
        </w:rPr>
        <w:t xml:space="preserve"> (Двух)</w:t>
      </w:r>
      <w:r w:rsidRPr="00DF5E80">
        <w:rPr>
          <w:rStyle w:val="5"/>
          <w:color w:val="000000"/>
          <w:sz w:val="24"/>
        </w:rPr>
        <w:t xml:space="preserve"> дней после размещения </w:t>
      </w:r>
      <w:r>
        <w:rPr>
          <w:rStyle w:val="5"/>
          <w:color w:val="000000"/>
          <w:sz w:val="24"/>
        </w:rPr>
        <w:t xml:space="preserve">Покупателем соответствующей </w:t>
      </w:r>
      <w:r w:rsidRPr="00DF5E80">
        <w:rPr>
          <w:rStyle w:val="5"/>
          <w:color w:val="000000"/>
          <w:sz w:val="24"/>
        </w:rPr>
        <w:t xml:space="preserve">заявки по </w:t>
      </w:r>
      <w:r>
        <w:rPr>
          <w:rStyle w:val="5"/>
          <w:color w:val="000000"/>
          <w:sz w:val="24"/>
        </w:rPr>
        <w:t xml:space="preserve">телефону оператора Поставщика:_________. Адрес поставки Товара: </w:t>
      </w:r>
      <w:r w:rsidRPr="00DF5E80">
        <w:rPr>
          <w:rStyle w:val="5"/>
          <w:color w:val="000000"/>
          <w:sz w:val="24"/>
        </w:rPr>
        <w:t>Воронежская область, г.Нововоронеж, Промзона АЭС, зд.105</w:t>
      </w:r>
      <w:r>
        <w:rPr>
          <w:rStyle w:val="5"/>
          <w:color w:val="000000"/>
          <w:sz w:val="24"/>
        </w:rPr>
        <w:t>,</w:t>
      </w:r>
      <w:r w:rsidRPr="00DF5E80">
        <w:rPr>
          <w:rStyle w:val="5"/>
          <w:color w:val="000000"/>
          <w:sz w:val="24"/>
        </w:rPr>
        <w:t xml:space="preserve"> отдельный отряд № 3 филиал № 1 ФГУП «Атом-охрана». </w:t>
      </w:r>
    </w:p>
    <w:p w:rsidR="00BA52FB" w:rsidRPr="002F78F2" w:rsidRDefault="00BA52FB" w:rsidP="003566FA">
      <w:pPr>
        <w:pStyle w:val="Standard"/>
        <w:jc w:val="both"/>
      </w:pPr>
      <w:r w:rsidRPr="002F78F2">
        <w:tab/>
      </w:r>
      <w:r>
        <w:t>4</w:t>
      </w:r>
      <w:r w:rsidRPr="002F78F2">
        <w:t>.2. Датой поставки считается дата передачи Товара от Поставщика Покупателю и подписание им товарной накладной.</w:t>
      </w:r>
    </w:p>
    <w:p w:rsidR="00BA52FB" w:rsidRPr="002F78F2" w:rsidRDefault="00BA52FB" w:rsidP="003566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F78F2">
        <w:rPr>
          <w:sz w:val="24"/>
          <w:szCs w:val="24"/>
        </w:rPr>
        <w:t>.3. Приемка Товара от Поставщика оформляется подписанием товарной накладной, счета-фактуры и товаро-транспортной накладной на переданный Товар, в которой отражаются резул</w:t>
      </w:r>
      <w:r>
        <w:rPr>
          <w:sz w:val="24"/>
          <w:szCs w:val="24"/>
        </w:rPr>
        <w:t>ьтаты его приемки по количеству</w:t>
      </w:r>
      <w:r w:rsidRPr="002F78F2">
        <w:rPr>
          <w:sz w:val="24"/>
          <w:szCs w:val="24"/>
        </w:rPr>
        <w:t xml:space="preserve">, с указанием даты приемки Товара представителем Покупателя. Товарная накладная подписывается в таком количестве, чтобы  у каждой из Сторон, осталось по необходимому количеству экземпляров. </w:t>
      </w:r>
    </w:p>
    <w:p w:rsidR="00BA52FB" w:rsidRPr="002F78F2" w:rsidRDefault="00BA52FB" w:rsidP="003566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F78F2">
        <w:rPr>
          <w:sz w:val="24"/>
          <w:szCs w:val="24"/>
        </w:rPr>
        <w:t>.4.</w:t>
      </w:r>
      <w:r w:rsidRPr="002F78F2">
        <w:rPr>
          <w:sz w:val="24"/>
          <w:szCs w:val="24"/>
        </w:rPr>
        <w:tab/>
        <w:t>Доставка Товара осуществляется транспортом П</w:t>
      </w:r>
      <w:r>
        <w:rPr>
          <w:sz w:val="24"/>
          <w:szCs w:val="24"/>
        </w:rPr>
        <w:t xml:space="preserve">оставщика со склада Поставщика, </w:t>
      </w:r>
      <w:r w:rsidRPr="002F78F2">
        <w:rPr>
          <w:sz w:val="24"/>
          <w:szCs w:val="24"/>
        </w:rPr>
        <w:t xml:space="preserve">расположенного по адресу: </w:t>
      </w:r>
      <w:r>
        <w:rPr>
          <w:sz w:val="24"/>
          <w:szCs w:val="24"/>
        </w:rPr>
        <w:t>____________________________________</w:t>
      </w:r>
      <w:r w:rsidRPr="002F78F2">
        <w:rPr>
          <w:sz w:val="24"/>
          <w:szCs w:val="24"/>
        </w:rPr>
        <w:t xml:space="preserve">, в адрес Покупателя: </w:t>
      </w:r>
      <w:r w:rsidRPr="00DF5E80">
        <w:rPr>
          <w:rStyle w:val="5"/>
          <w:color w:val="000000"/>
          <w:sz w:val="24"/>
          <w:szCs w:val="24"/>
        </w:rPr>
        <w:t>Воронежская область, г.Нововоронеж, Промзона АЭС, зд.105</w:t>
      </w:r>
    </w:p>
    <w:p w:rsidR="00BA52FB" w:rsidRPr="002F78F2" w:rsidRDefault="00BA52FB" w:rsidP="003566FA">
      <w:pPr>
        <w:pStyle w:val="Standard"/>
        <w:rPr>
          <w:b/>
        </w:rPr>
      </w:pPr>
    </w:p>
    <w:p w:rsidR="00BA52FB" w:rsidRDefault="00BA52FB" w:rsidP="00E31ECB">
      <w:pPr>
        <w:pStyle w:val="Standard"/>
        <w:ind w:left="3222" w:firstLine="318"/>
      </w:pPr>
      <w:r>
        <w:t>5.</w:t>
      </w:r>
      <w:r w:rsidRPr="00A03DC0">
        <w:t>ОТВЕТСТВЕННОСТЬ СТОРОН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5</w:t>
      </w:r>
      <w:r w:rsidRPr="002F78F2">
        <w:t xml:space="preserve">.1. В случае нарушения срока поставки Товара, указанного в п. </w:t>
      </w:r>
      <w:r>
        <w:t>4</w:t>
      </w:r>
      <w:r w:rsidRPr="002F78F2">
        <w:t>.1. Договора, Покупатель вправе предъявить Поставщику требование об уплате неустойки в размере 0,1 % от цены не поставленного Товара за каждый день просрочки, но не более 10% цены Товара.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5</w:t>
      </w:r>
      <w:r w:rsidRPr="002F78F2">
        <w:t>.2. В остальном стороны несут ответственность за неисполнение либо ненадлежащее исполнение обязательств по настоящему Договору в соответствии с действующим законодательством Российской Федерации.</w:t>
      </w:r>
    </w:p>
    <w:p w:rsidR="00BA52FB" w:rsidRPr="002F78F2" w:rsidRDefault="00BA52FB" w:rsidP="003566FA">
      <w:pPr>
        <w:pStyle w:val="Standard"/>
        <w:ind w:firstLine="708"/>
        <w:jc w:val="both"/>
      </w:pPr>
    </w:p>
    <w:p w:rsidR="00BA52FB" w:rsidRDefault="00BA52FB" w:rsidP="00D43A34">
      <w:pPr>
        <w:pStyle w:val="Standard"/>
        <w:numPr>
          <w:ilvl w:val="0"/>
          <w:numId w:val="6"/>
        </w:numPr>
        <w:jc w:val="center"/>
      </w:pPr>
      <w:r>
        <w:t>ПРОВЕРКА И ВОЗВРАТ ТОВАРА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6</w:t>
      </w:r>
      <w:r w:rsidRPr="002F78F2">
        <w:t>.1. Проверка качества и количества Товара производится в соответствии с Инструкцией «О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15.06.1965 N П-6 и Инструкцией «О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редакциях, де</w:t>
      </w:r>
      <w:r>
        <w:t>йствующих на момент заключения Д</w:t>
      </w:r>
      <w:r w:rsidRPr="002F78F2">
        <w:t xml:space="preserve">оговора. 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6</w:t>
      </w:r>
      <w:r w:rsidRPr="002F78F2">
        <w:t xml:space="preserve">.2. Качество воды соответствует требованиям следующих нормативных документов: ГОСТ Р 52109-2003; СанПиН 2.1.1.1116-02 и ТУ 0131-001-9978935-2007.           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6</w:t>
      </w:r>
      <w:r w:rsidRPr="002F78F2">
        <w:t>.3. Качество поставляемого Товара подтверждается Декларацией о соответствии на каждую поставку.</w:t>
      </w:r>
    </w:p>
    <w:p w:rsidR="00BA52FB" w:rsidRPr="002F78F2" w:rsidRDefault="00BA52FB" w:rsidP="003566FA">
      <w:pPr>
        <w:pStyle w:val="Standard"/>
        <w:shd w:val="clear" w:color="auto" w:fill="FFFFFF"/>
        <w:ind w:firstLine="708"/>
        <w:jc w:val="both"/>
      </w:pPr>
      <w:r>
        <w:t>6</w:t>
      </w:r>
      <w:r w:rsidRPr="002F78F2">
        <w:t>.4. При возврате Покупателем некачествен</w:t>
      </w:r>
      <w:r>
        <w:t>ного Товара</w:t>
      </w:r>
      <w:r w:rsidRPr="002F78F2">
        <w:t xml:space="preserve"> Поставщик обязуется произвести обмен Товара. При отсутстви</w:t>
      </w:r>
      <w:r>
        <w:t>и аналогичного Товара на складе</w:t>
      </w:r>
      <w:r w:rsidRPr="002F78F2">
        <w:t xml:space="preserve"> возвратить Покупателю стоимость некачественного Товара в течение 5</w:t>
      </w:r>
      <w:r>
        <w:t xml:space="preserve"> (Пяти) календарных </w:t>
      </w:r>
      <w:r w:rsidRPr="002F78F2">
        <w:t xml:space="preserve"> дней.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6</w:t>
      </w:r>
      <w:r w:rsidRPr="002F78F2">
        <w:t>.5. Возврат некачественного Товара производится за счет Поставщика, при этом Покупатель обязан оформить Акт о выявлении недостатков по качеству Товара и товарную накладную на возврат Товара.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6</w:t>
      </w:r>
      <w:r w:rsidRPr="002F78F2">
        <w:t>.6. Очищенная вода не содержит консервантов, поэтому необходимо оберегать емкость с водой от воздействия прямых солнечных лучей.</w:t>
      </w:r>
    </w:p>
    <w:p w:rsidR="00BA52FB" w:rsidRDefault="00BA52FB" w:rsidP="007A6A12">
      <w:pPr>
        <w:pStyle w:val="Standard"/>
        <w:jc w:val="both"/>
      </w:pPr>
    </w:p>
    <w:p w:rsidR="00BA52FB" w:rsidRDefault="00BA52FB" w:rsidP="00164029">
      <w:pPr>
        <w:pStyle w:val="Standard"/>
        <w:numPr>
          <w:ilvl w:val="0"/>
          <w:numId w:val="6"/>
        </w:numPr>
        <w:jc w:val="center"/>
      </w:pPr>
      <w:r w:rsidRPr="00B01600">
        <w:t>РАЗРЕШЕНИЕ СПОРОВ</w:t>
      </w:r>
    </w:p>
    <w:p w:rsidR="00BA52FB" w:rsidRPr="002F78F2" w:rsidRDefault="00BA52FB" w:rsidP="003566FA">
      <w:pPr>
        <w:pStyle w:val="Standard"/>
        <w:tabs>
          <w:tab w:val="left" w:pos="540"/>
        </w:tabs>
        <w:jc w:val="both"/>
      </w:pPr>
      <w:r w:rsidRPr="002F78F2">
        <w:tab/>
      </w:r>
      <w:r>
        <w:t>7</w:t>
      </w:r>
      <w:r w:rsidRPr="002F78F2">
        <w:t>.1. Споры, возникающие в ходе исполнения Сторонами  настоящего Договора, рассматриваются в соответствии с действующим законодательством Российской Федерации. Стороны приложат все усилия для разрешения спорных вопросов в переговорном порядке либо посредством предъявления претензии, которая должна быть рассмотрена в течение 10-ти рабочих дней со дня получения Сторонами письма.</w:t>
      </w:r>
    </w:p>
    <w:p w:rsidR="00BA52FB" w:rsidRPr="002F78F2" w:rsidRDefault="00BA52FB" w:rsidP="003566FA">
      <w:pPr>
        <w:pStyle w:val="Standard"/>
        <w:ind w:firstLine="540"/>
        <w:jc w:val="both"/>
      </w:pPr>
      <w:r>
        <w:t>7</w:t>
      </w:r>
      <w:r w:rsidRPr="002F78F2">
        <w:t xml:space="preserve">.2. Все споры между Сторонами, по которым не будет достигнуто соглашение, разрешаются в Арбитражном суде </w:t>
      </w:r>
      <w:r>
        <w:t>по месту нахождения ответчика</w:t>
      </w:r>
      <w:r w:rsidRPr="002F78F2">
        <w:t xml:space="preserve"> в соответствии с процессуальными нормами, установленными АПК РФ и иными нормативными актами Российской Федерации.</w:t>
      </w:r>
    </w:p>
    <w:p w:rsidR="00BA52FB" w:rsidRDefault="00BA52FB" w:rsidP="0091222F">
      <w:pPr>
        <w:pStyle w:val="Standard"/>
        <w:ind w:firstLine="540"/>
        <w:jc w:val="both"/>
      </w:pPr>
      <w:r>
        <w:t>7</w:t>
      </w:r>
      <w:r w:rsidRPr="002F78F2">
        <w:t>.3. Ни одна из Сторон не будет нести ответственности по настоящему Договору, если нарушение условий последнего связано с обстоятельствами непреодолимой силы (со стихийными бедствиями, военными действиями правительственных органов и т.п.), наличие которых должно быть подт</w:t>
      </w:r>
      <w:r>
        <w:t xml:space="preserve">верждено </w:t>
      </w:r>
      <w:r w:rsidRPr="002F78F2">
        <w:t>торгово-промышленной палатой или иным компетентным органом.</w:t>
      </w:r>
    </w:p>
    <w:p w:rsidR="00BA52FB" w:rsidRPr="002F78F2" w:rsidRDefault="00BA52FB" w:rsidP="00D503F9">
      <w:pPr>
        <w:pStyle w:val="Standard"/>
        <w:ind w:firstLine="540"/>
        <w:jc w:val="both"/>
      </w:pPr>
      <w:r>
        <w:t xml:space="preserve">7.4. </w:t>
      </w:r>
      <w:r w:rsidRPr="002F78F2">
        <w:t>В случае, если какая-либо из Сторон не может исполнить, в целом либо частично, свои обязательства в соответствии с настоящим Договором по причинам: пожара, иных стихийных бедствий, войны, военных операций, блокады, запрета на экспорт/импорт, изменений в законодательстве, сроки исполнения сторонами договорных обязательств должны быть продлены соответственно на период действия данных обстоятельств.</w:t>
      </w:r>
      <w:r>
        <w:t xml:space="preserve"> В случае возникновения обстоятельств непреодолимой силы сторона, подвергшаяся их действию, обязана незамедлительно уведомить другую Сторону как об их возникновении, так и об их прекращении, приложив подтверждающий документ компетентного органа.</w:t>
      </w:r>
    </w:p>
    <w:p w:rsidR="00BA52FB" w:rsidRDefault="00BA52FB" w:rsidP="00E31ECB">
      <w:pPr>
        <w:pStyle w:val="Standard"/>
        <w:jc w:val="both"/>
      </w:pPr>
    </w:p>
    <w:p w:rsidR="00BA52FB" w:rsidRDefault="00BA52FB" w:rsidP="00164029">
      <w:pPr>
        <w:pStyle w:val="Standard"/>
        <w:numPr>
          <w:ilvl w:val="0"/>
          <w:numId w:val="6"/>
        </w:numPr>
        <w:jc w:val="center"/>
      </w:pPr>
      <w:r w:rsidRPr="00B01600">
        <w:t>СРОК ДЕЙСТВИЯ ДОГОВОРА</w:t>
      </w:r>
    </w:p>
    <w:p w:rsidR="00BA52FB" w:rsidRPr="002F78F2" w:rsidRDefault="00BA52FB" w:rsidP="00164029">
      <w:pPr>
        <w:pStyle w:val="Standard"/>
        <w:ind w:firstLine="360"/>
        <w:jc w:val="both"/>
      </w:pPr>
      <w:r>
        <w:t>8</w:t>
      </w:r>
      <w:r w:rsidRPr="002F78F2">
        <w:t xml:space="preserve">.1. </w:t>
      </w:r>
      <w:r>
        <w:t>Срок действия настоящего Договора устанавливается с момента подписания настоящего Договора обеими Сторонами и действует по 31 декабря 2015 года, а в части взаиморасчетов до полного выполнения сторонами своих обязательств. Настоящий Договор пролонгации не подлежит.</w:t>
      </w:r>
    </w:p>
    <w:p w:rsidR="00BA52FB" w:rsidRPr="002F78F2" w:rsidRDefault="00BA52FB" w:rsidP="003566FA">
      <w:pPr>
        <w:pStyle w:val="Standard"/>
        <w:ind w:firstLine="708"/>
        <w:jc w:val="both"/>
      </w:pPr>
    </w:p>
    <w:p w:rsidR="00BA52FB" w:rsidRDefault="00BA52FB" w:rsidP="00164029">
      <w:pPr>
        <w:pStyle w:val="Standard"/>
        <w:numPr>
          <w:ilvl w:val="0"/>
          <w:numId w:val="6"/>
        </w:numPr>
        <w:jc w:val="center"/>
      </w:pPr>
      <w:r w:rsidRPr="00B01600">
        <w:t>ЗАКЛЮЧИТЕЛЬНЫЕ ПОЛОЖЕНИЯ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9</w:t>
      </w:r>
      <w:r w:rsidRPr="002F78F2">
        <w:t>.1. Расторжение Договора допускается по соглашению Сторон, по решению суда в случае одностороннего отказа Стороны от исполнения Договора в соответствии с Гражданским кодексом РФ.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9</w:t>
      </w:r>
      <w:r w:rsidRPr="002F78F2">
        <w:t>.2. Изменения и дополнение условий Договора осуществляется письменным соглашением Сторон.</w:t>
      </w:r>
    </w:p>
    <w:p w:rsidR="00BA52FB" w:rsidRPr="002F78F2" w:rsidRDefault="00BA52FB" w:rsidP="003566FA">
      <w:pPr>
        <w:pStyle w:val="Standard"/>
        <w:ind w:firstLine="708"/>
        <w:jc w:val="both"/>
      </w:pPr>
      <w:r>
        <w:t>9</w:t>
      </w:r>
      <w:r w:rsidRPr="002F78F2">
        <w:t>.3. Настоящий Договор оформлен и подписан в двух экземплярах, по одному для каждой Стороны. Оба экземпляра имеют одинаковую юридическую силу.</w:t>
      </w:r>
    </w:p>
    <w:p w:rsidR="00BA52FB" w:rsidRPr="009D481E" w:rsidRDefault="00BA52FB" w:rsidP="009D481E">
      <w:pPr>
        <w:pStyle w:val="Standard"/>
        <w:ind w:firstLine="708"/>
        <w:jc w:val="both"/>
      </w:pPr>
      <w:r>
        <w:t>9</w:t>
      </w:r>
      <w:r w:rsidRPr="002F78F2">
        <w:t>.</w:t>
      </w:r>
      <w:r>
        <w:t>4</w:t>
      </w:r>
      <w:r w:rsidRPr="002F78F2">
        <w:t xml:space="preserve">. Ни одна из Сторон не имеет права передавать свои права и обязательства по </w:t>
      </w:r>
      <w:r w:rsidRPr="009D481E">
        <w:t>настоящему Договору третьим лицам без письменного согласия другой Стороны.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.5. Условия Договора обязательны для правопреемников Сторон.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.6. Стороны соглашаются, что за исключением сведений, которые в соответствии с законодательством Российской Федерации не могут составлять коммерческую тайну юридического лица, содержание Договора, а также все документы, переданные Сторонами друг другу в связи с Договором, считаются конфиденциальными и относятся к коммерческой тайне Сторон, которая не подлежит разглашению третьим лицам без письменного согласия другой Стороны.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.7. Уведомления и документы, передаваемые по Договору, направляются в письменном виде по следующим адресам: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.7.1. Для Поставщика: _________________________________________________</w:t>
      </w:r>
      <w:r>
        <w:rPr>
          <w:sz w:val="24"/>
          <w:szCs w:val="24"/>
        </w:rPr>
        <w:t>___</w:t>
      </w:r>
      <w:r w:rsidRPr="009D481E">
        <w:rPr>
          <w:sz w:val="24"/>
          <w:szCs w:val="24"/>
        </w:rPr>
        <w:t xml:space="preserve">. </w:t>
      </w:r>
    </w:p>
    <w:p w:rsidR="00BA52FB" w:rsidRPr="009D481E" w:rsidRDefault="00BA52FB" w:rsidP="009D481E">
      <w:pPr>
        <w:ind w:firstLine="708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.7.2. Для Покупателя: 141007, Московская область, г. Мытищи, ул. Хлебозаводская, дом 2, корпус 9.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.8. Любые сообщения по настоящему Договору действительны со дня доставки по соответствующему адресу для корреспонденции.</w:t>
      </w:r>
    </w:p>
    <w:p w:rsidR="00BA52FB" w:rsidRPr="009D481E" w:rsidRDefault="00BA52FB" w:rsidP="009D48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D481E">
        <w:rPr>
          <w:sz w:val="24"/>
          <w:szCs w:val="24"/>
        </w:rPr>
        <w:t>.9. Стороны настоящего Договора обязуются незамедлительно в письменной форме информировать друг друга обо всех изменениях, которые могут существенным образом повлиять на исполнение ими обязательств по настоящему Договору (изменении юридических и фактических адресов, банковских реквизитов, реорганизации, ликвидации Сторон как  юридических  лиц,  других подобных изменениях).</w:t>
      </w:r>
    </w:p>
    <w:p w:rsidR="00BA52FB" w:rsidRPr="00C55E9B" w:rsidRDefault="00BA52FB" w:rsidP="00C55E9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D481E">
        <w:rPr>
          <w:rFonts w:ascii="Times New Roman" w:hAnsi="Times New Roman" w:cs="Times New Roman"/>
          <w:sz w:val="24"/>
          <w:szCs w:val="24"/>
        </w:rPr>
        <w:t>.10. Во всем остальном, что не урегулировано настоящим Договором, Стороны руководствуются действующим законодательством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2FB" w:rsidRDefault="00BA52FB" w:rsidP="0034243F">
      <w:pPr>
        <w:pStyle w:val="Standard"/>
        <w:ind w:left="360"/>
      </w:pPr>
    </w:p>
    <w:p w:rsidR="00BA52FB" w:rsidRDefault="00BA52FB" w:rsidP="0034243F">
      <w:pPr>
        <w:pStyle w:val="Standard"/>
        <w:ind w:left="360"/>
      </w:pPr>
    </w:p>
    <w:p w:rsidR="00BA52FB" w:rsidRDefault="00BA52FB" w:rsidP="00164029">
      <w:pPr>
        <w:pStyle w:val="Standard"/>
        <w:numPr>
          <w:ilvl w:val="0"/>
          <w:numId w:val="6"/>
        </w:numPr>
        <w:jc w:val="center"/>
      </w:pPr>
      <w:r w:rsidRPr="009D481E">
        <w:t>П</w:t>
      </w:r>
      <w:r>
        <w:t>РИЛОЖЕНИЯ</w:t>
      </w:r>
    </w:p>
    <w:p w:rsidR="00BA52FB" w:rsidRPr="008F373B" w:rsidRDefault="00BA52FB" w:rsidP="008F3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Все приложения к настоящему Договору являются его неотъемлемой частью и составляют с ним единое целое.</w:t>
      </w:r>
    </w:p>
    <w:p w:rsidR="00BA52FB" w:rsidRDefault="00BA52FB" w:rsidP="00CB3C88">
      <w:pPr>
        <w:pStyle w:val="Standard"/>
        <w:ind w:firstLine="708"/>
      </w:pPr>
      <w:r w:rsidRPr="002F78F2">
        <w:t>1</w:t>
      </w:r>
      <w:r>
        <w:t>0</w:t>
      </w:r>
      <w:r w:rsidRPr="002F78F2">
        <w:t>.</w:t>
      </w:r>
      <w:r>
        <w:t>1.</w:t>
      </w:r>
      <w:r w:rsidRPr="002F78F2">
        <w:t xml:space="preserve">1. Приложение № 1 - Спецификация на </w:t>
      </w:r>
      <w:r>
        <w:t>поставку</w:t>
      </w:r>
      <w:r w:rsidRPr="002F78F2">
        <w:t xml:space="preserve"> питьевой</w:t>
      </w:r>
      <w:r>
        <w:t xml:space="preserve"> (б</w:t>
      </w:r>
      <w:r w:rsidRPr="002F78F2">
        <w:t>утилированной</w:t>
      </w:r>
      <w:r>
        <w:t>) воды.</w:t>
      </w:r>
    </w:p>
    <w:p w:rsidR="00BA52FB" w:rsidRDefault="00BA52FB" w:rsidP="00CB3C88">
      <w:pPr>
        <w:pStyle w:val="Standard"/>
        <w:ind w:firstLine="708"/>
      </w:pPr>
    </w:p>
    <w:p w:rsidR="00BA52FB" w:rsidRDefault="00BA52FB" w:rsidP="00CB3C88">
      <w:pPr>
        <w:pStyle w:val="Standard"/>
        <w:ind w:firstLine="708"/>
      </w:pPr>
    </w:p>
    <w:p w:rsidR="00BA52FB" w:rsidRDefault="00BA52FB" w:rsidP="00CB3C88">
      <w:pPr>
        <w:pStyle w:val="Standard"/>
        <w:ind w:firstLine="708"/>
      </w:pPr>
    </w:p>
    <w:p w:rsidR="00BA52FB" w:rsidRDefault="00BA52FB" w:rsidP="00DF5E80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ПЛАТЕЖНЫЕ РЕКВИЗИТЫ И ПОДПИСИ СТОРОН</w:t>
      </w:r>
    </w:p>
    <w:p w:rsidR="00BA52FB" w:rsidRDefault="00BA52FB" w:rsidP="00E31ECB">
      <w:pPr>
        <w:pStyle w:val="ConsPlusNormal"/>
        <w:ind w:left="2203" w:firstLine="0"/>
        <w:rPr>
          <w:rFonts w:ascii="Times New Roman" w:hAnsi="Times New Roman" w:cs="Times New Roman"/>
          <w:sz w:val="18"/>
          <w:szCs w:val="18"/>
        </w:rPr>
      </w:pPr>
    </w:p>
    <w:p w:rsidR="00BA52FB" w:rsidRDefault="00BA52FB" w:rsidP="00E31ECB">
      <w:pPr>
        <w:pStyle w:val="ConsPlusNormal"/>
        <w:ind w:left="2203"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250" w:type="dxa"/>
        <w:tblLook w:val="01E0"/>
      </w:tblPr>
      <w:tblGrid>
        <w:gridCol w:w="4557"/>
        <w:gridCol w:w="5047"/>
      </w:tblGrid>
      <w:tr w:rsidR="00BA52FB" w:rsidTr="00AD6DAA">
        <w:tc>
          <w:tcPr>
            <w:tcW w:w="5471" w:type="dxa"/>
          </w:tcPr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>
              <w:rPr>
                <w:sz w:val="22"/>
                <w:szCs w:val="22"/>
              </w:rPr>
              <w:t>:</w:t>
            </w:r>
          </w:p>
          <w:p w:rsidR="00BA52FB" w:rsidRPr="005E5F17" w:rsidRDefault="00BA52FB" w:rsidP="00AD6DAA">
            <w:r w:rsidRPr="005E5F17">
              <w:t xml:space="preserve">Федеральное государственное унитарное предприятие «Ведомственная охрана Росатома» (ФГУП «Атом-охрана»)                </w:t>
            </w:r>
          </w:p>
          <w:p w:rsidR="00BA52FB" w:rsidRPr="005E5F17" w:rsidRDefault="00BA52FB" w:rsidP="00AD6DAA">
            <w:r w:rsidRPr="005E5F17">
              <w:t>Юридический адрес: 123060, г. Москва,</w:t>
            </w:r>
          </w:p>
          <w:p w:rsidR="00BA52FB" w:rsidRPr="005E5F17" w:rsidRDefault="00BA52FB" w:rsidP="00AD6DAA">
            <w:r w:rsidRPr="005E5F17">
              <w:t xml:space="preserve">ул. Расплетина, дом 3 </w:t>
            </w:r>
          </w:p>
          <w:p w:rsidR="00BA52FB" w:rsidRPr="005E5F17" w:rsidRDefault="00BA52FB" w:rsidP="00AD6DAA">
            <w:r w:rsidRPr="005E5F17">
              <w:t xml:space="preserve">Почтовый адрес: 123060, г. Москва, </w:t>
            </w:r>
          </w:p>
          <w:p w:rsidR="00BA52FB" w:rsidRDefault="00BA52FB" w:rsidP="00AD6DAA">
            <w:r w:rsidRPr="005E5F17">
              <w:t>ул. Расплетина, дом 3</w:t>
            </w:r>
          </w:p>
          <w:p w:rsidR="00BA52FB" w:rsidRDefault="00BA52FB" w:rsidP="00AD6DAA">
            <w:r>
              <w:t>ОГРН 1037706007767</w:t>
            </w:r>
          </w:p>
          <w:p w:rsidR="00BA52FB" w:rsidRDefault="00BA52FB" w:rsidP="00AD6DAA">
            <w:r>
              <w:t>Грузополучатель/плательщик</w:t>
            </w:r>
            <w:r w:rsidRPr="005E5F17">
              <w:t xml:space="preserve">: </w:t>
            </w:r>
          </w:p>
          <w:p w:rsidR="00BA52FB" w:rsidRDefault="00BA52FB" w:rsidP="00AD6DAA">
            <w:r w:rsidRPr="00C33E53">
              <w:t xml:space="preserve">ФГУП «Атом-охрана», филиал № 1  </w:t>
            </w:r>
          </w:p>
          <w:p w:rsidR="00BA52FB" w:rsidRPr="00C33E53" w:rsidRDefault="00BA52FB" w:rsidP="00AD6DAA">
            <w:r>
              <w:t>Адрес грузополучателя/плательщика:</w:t>
            </w:r>
          </w:p>
          <w:p w:rsidR="00BA52FB" w:rsidRDefault="00BA52FB" w:rsidP="00AD6DAA">
            <w:r w:rsidRPr="00C33E53">
              <w:t xml:space="preserve">141007, Московская область, г.Мытищи, </w:t>
            </w:r>
          </w:p>
          <w:p w:rsidR="00BA52FB" w:rsidRPr="00C33E53" w:rsidRDefault="00BA52FB" w:rsidP="00AD6DAA">
            <w:r w:rsidRPr="00C33E53">
              <w:t xml:space="preserve">ул. Хлебозаводская, д.2, корпус 9,               </w:t>
            </w:r>
          </w:p>
          <w:p w:rsidR="00BA52FB" w:rsidRPr="00C33E53" w:rsidRDefault="00BA52FB" w:rsidP="00AD6DAA">
            <w:r w:rsidRPr="00C33E53">
              <w:t xml:space="preserve">ИНН 7706289940, КПП 502943001,                  </w:t>
            </w:r>
          </w:p>
          <w:p w:rsidR="00BA52FB" w:rsidRPr="00C33E53" w:rsidRDefault="00BA52FB" w:rsidP="00AD6DAA">
            <w:pPr>
              <w:jc w:val="both"/>
            </w:pPr>
            <w:r w:rsidRPr="00C33E53">
              <w:t xml:space="preserve">ОКПО 50198929,                                         </w:t>
            </w:r>
          </w:p>
          <w:p w:rsidR="00BA52FB" w:rsidRPr="00C33E53" w:rsidRDefault="00BA52FB" w:rsidP="00AD6DAA">
            <w:r w:rsidRPr="00C33E53">
              <w:t xml:space="preserve">р/с 40502810938170000128  </w:t>
            </w:r>
          </w:p>
          <w:p w:rsidR="00BA52FB" w:rsidRPr="00C33E53" w:rsidRDefault="00BA52FB" w:rsidP="00AD6DAA">
            <w:r w:rsidRPr="00C33E53">
              <w:t>в Краснопресненском отделении Московского банка Сбербанка России ОАО г.Москва</w:t>
            </w:r>
          </w:p>
          <w:p w:rsidR="00BA52FB" w:rsidRPr="00C33E53" w:rsidRDefault="00BA52FB" w:rsidP="00AD6DAA">
            <w:r w:rsidRPr="00C33E53">
              <w:t>к/с 30101810400000000225</w:t>
            </w:r>
          </w:p>
          <w:p w:rsidR="00BA52FB" w:rsidRPr="00A81EF2" w:rsidRDefault="00BA52FB" w:rsidP="00AD6DAA">
            <w:r w:rsidRPr="00C33E53">
              <w:t xml:space="preserve">БИК 044525225  </w:t>
            </w:r>
          </w:p>
          <w:p w:rsidR="00BA52FB" w:rsidRDefault="00BA52FB" w:rsidP="00AD6D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Тел./ Факс (8496) 577-60-61, 577-53-63</w:t>
            </w:r>
          </w:p>
          <w:p w:rsidR="00BA52FB" w:rsidRDefault="00BA52FB" w:rsidP="00AD6DAA">
            <w:pPr>
              <w:spacing w:line="276" w:lineRule="auto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E</w:t>
            </w:r>
            <w:r w:rsidRPr="00AD295D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mail</w:t>
            </w:r>
            <w:r w:rsidRPr="00AD295D">
              <w:rPr>
                <w:sz w:val="22"/>
                <w:szCs w:val="22"/>
                <w:lang w:eastAsia="en-US"/>
              </w:rPr>
              <w:t xml:space="preserve">: </w:t>
            </w:r>
            <w:hyperlink r:id="rId5" w:history="1">
              <w:r w:rsidRPr="00CF2F1E">
                <w:rPr>
                  <w:rStyle w:val="Hyperlink"/>
                  <w:sz w:val="22"/>
                  <w:szCs w:val="22"/>
                  <w:lang w:val="en-US" w:eastAsia="en-US"/>
                </w:rPr>
                <w:t>atomohrana</w:t>
              </w:r>
              <w:r w:rsidRPr="00CF2F1E">
                <w:rPr>
                  <w:rStyle w:val="Hyperlink"/>
                  <w:sz w:val="22"/>
                  <w:szCs w:val="22"/>
                  <w:lang w:eastAsia="en-US"/>
                </w:rPr>
                <w:t>@</w:t>
              </w:r>
              <w:r w:rsidRPr="00CF2F1E">
                <w:rPr>
                  <w:rStyle w:val="Hyperlink"/>
                  <w:sz w:val="22"/>
                  <w:szCs w:val="22"/>
                  <w:lang w:val="en-US" w:eastAsia="en-US"/>
                </w:rPr>
                <w:t>mail</w:t>
              </w:r>
              <w:r w:rsidRPr="00CF2F1E">
                <w:rPr>
                  <w:rStyle w:val="Hyperlink"/>
                  <w:sz w:val="22"/>
                  <w:szCs w:val="22"/>
                  <w:lang w:eastAsia="en-US"/>
                </w:rPr>
                <w:t>.</w:t>
              </w:r>
              <w:r w:rsidRPr="00CF2F1E">
                <w:rPr>
                  <w:rStyle w:val="Hyperlink"/>
                  <w:sz w:val="22"/>
                  <w:szCs w:val="22"/>
                  <w:lang w:val="en-US" w:eastAsia="en-US"/>
                </w:rPr>
                <w:t>ru</w:t>
              </w:r>
            </w:hyperlink>
          </w:p>
          <w:p w:rsidR="00BA52FB" w:rsidRPr="00241287" w:rsidRDefault="00BA52FB" w:rsidP="00AD6D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41287">
              <w:rPr>
                <w:sz w:val="22"/>
                <w:szCs w:val="22"/>
                <w:lang w:eastAsia="en-US"/>
              </w:rPr>
              <w:t>Адрес доставки: Воронежская обл. г.Нововоронеж , Промзона АЭС, зд.105</w:t>
            </w:r>
          </w:p>
          <w:p w:rsidR="00BA52FB" w:rsidRPr="00E05957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Покупателя: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 № 1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ФГУП «Атом-охрана»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_________________Н.А. Артамонов       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2015 г.</w:t>
            </w: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                                                                     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адрес: ________________________</w:t>
            </w:r>
            <w:r>
              <w:rPr>
                <w:sz w:val="22"/>
                <w:szCs w:val="22"/>
              </w:rPr>
              <w:br/>
              <w:t>__________________________________________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 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 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р/с 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_________________________________________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_______________________________________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______________________________________</w:t>
            </w: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Поставщика:</w:t>
            </w: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</w:p>
          <w:p w:rsidR="00BA52FB" w:rsidRDefault="00BA52F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(Ф.И.О.)  </w:t>
            </w:r>
          </w:p>
          <w:p w:rsidR="00BA52FB" w:rsidRDefault="00BA52FB" w:rsidP="00AD6DAA">
            <w:pPr>
              <w:tabs>
                <w:tab w:val="left" w:pos="10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 2015 г.</w:t>
            </w:r>
            <w:r>
              <w:rPr>
                <w:sz w:val="22"/>
                <w:szCs w:val="22"/>
              </w:rPr>
              <w:tab/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  <w:p w:rsidR="00BA52FB" w:rsidRDefault="00BA52FB" w:rsidP="00AD6DAA">
            <w:pPr>
              <w:rPr>
                <w:sz w:val="22"/>
                <w:szCs w:val="22"/>
              </w:rPr>
            </w:pPr>
          </w:p>
        </w:tc>
      </w:tr>
    </w:tbl>
    <w:p w:rsidR="00BA52FB" w:rsidRPr="00B44A34" w:rsidRDefault="00BA52FB" w:rsidP="00DF5E80">
      <w:pPr>
        <w:ind w:left="5232" w:firstLine="708"/>
        <w:jc w:val="right"/>
        <w:rPr>
          <w:sz w:val="24"/>
          <w:szCs w:val="24"/>
        </w:rPr>
      </w:pPr>
      <w:r w:rsidRPr="00B44A34">
        <w:rPr>
          <w:sz w:val="24"/>
          <w:szCs w:val="24"/>
        </w:rPr>
        <w:t>Приложение № 1</w:t>
      </w:r>
    </w:p>
    <w:p w:rsidR="00BA52FB" w:rsidRPr="00B44A34" w:rsidRDefault="00BA52FB" w:rsidP="00E45142">
      <w:pPr>
        <w:jc w:val="right"/>
        <w:rPr>
          <w:sz w:val="24"/>
          <w:szCs w:val="24"/>
        </w:rPr>
      </w:pPr>
      <w:r w:rsidRPr="00B44A34">
        <w:rPr>
          <w:sz w:val="24"/>
          <w:szCs w:val="24"/>
        </w:rPr>
        <w:t>к Договору №_________________</w:t>
      </w:r>
    </w:p>
    <w:p w:rsidR="00BA52FB" w:rsidRPr="00B44A34" w:rsidRDefault="00BA52FB" w:rsidP="00E45142">
      <w:pPr>
        <w:jc w:val="right"/>
        <w:rPr>
          <w:b/>
          <w:sz w:val="24"/>
          <w:szCs w:val="24"/>
        </w:rPr>
      </w:pPr>
      <w:r w:rsidRPr="00B44A34">
        <w:rPr>
          <w:sz w:val="24"/>
          <w:szCs w:val="24"/>
        </w:rPr>
        <w:t>от «___»______________20__ г.</w:t>
      </w:r>
    </w:p>
    <w:p w:rsidR="00BA52FB" w:rsidRPr="00B44A34" w:rsidRDefault="00BA52FB" w:rsidP="00E45142">
      <w:pPr>
        <w:jc w:val="center"/>
        <w:rPr>
          <w:b/>
          <w:sz w:val="24"/>
          <w:szCs w:val="24"/>
        </w:rPr>
      </w:pPr>
    </w:p>
    <w:p w:rsidR="00BA52FB" w:rsidRPr="00B44A34" w:rsidRDefault="00BA52FB" w:rsidP="00E45142">
      <w:pPr>
        <w:jc w:val="center"/>
        <w:rPr>
          <w:b/>
          <w:sz w:val="24"/>
          <w:szCs w:val="24"/>
        </w:rPr>
      </w:pPr>
    </w:p>
    <w:p w:rsidR="00BA52FB" w:rsidRPr="00B44A34" w:rsidRDefault="00BA52FB" w:rsidP="00E45142">
      <w:pPr>
        <w:jc w:val="center"/>
        <w:rPr>
          <w:b/>
          <w:sz w:val="24"/>
          <w:szCs w:val="24"/>
        </w:rPr>
      </w:pPr>
    </w:p>
    <w:p w:rsidR="00BA52FB" w:rsidRPr="00B44A34" w:rsidRDefault="00BA52FB" w:rsidP="00E45142">
      <w:pPr>
        <w:jc w:val="center"/>
        <w:rPr>
          <w:b/>
          <w:sz w:val="24"/>
          <w:szCs w:val="24"/>
        </w:rPr>
      </w:pPr>
      <w:r w:rsidRPr="00B44A34">
        <w:rPr>
          <w:b/>
          <w:sz w:val="24"/>
          <w:szCs w:val="24"/>
        </w:rPr>
        <w:t xml:space="preserve">Спецификация </w:t>
      </w:r>
    </w:p>
    <w:p w:rsidR="00BA52FB" w:rsidRPr="00B44A34" w:rsidRDefault="00BA52FB" w:rsidP="0091222F">
      <w:pPr>
        <w:jc w:val="center"/>
        <w:rPr>
          <w:sz w:val="24"/>
          <w:szCs w:val="24"/>
        </w:rPr>
      </w:pPr>
      <w:r w:rsidRPr="00B44A34">
        <w:rPr>
          <w:sz w:val="24"/>
          <w:szCs w:val="24"/>
        </w:rPr>
        <w:t xml:space="preserve">на поставку питьевой (бутилированной) воды </w:t>
      </w:r>
    </w:p>
    <w:p w:rsidR="00BA52FB" w:rsidRPr="0091222F" w:rsidRDefault="00BA52FB" w:rsidP="0091222F">
      <w:pPr>
        <w:jc w:val="center"/>
        <w:rPr>
          <w:rStyle w:val="FontStyle11"/>
          <w:sz w:val="26"/>
          <w:szCs w:val="26"/>
        </w:rPr>
      </w:pPr>
    </w:p>
    <w:p w:rsidR="00BA52FB" w:rsidRPr="00B44A34" w:rsidRDefault="00BA52FB" w:rsidP="005D0BF1">
      <w:pPr>
        <w:ind w:firstLine="708"/>
        <w:jc w:val="both"/>
        <w:rPr>
          <w:rStyle w:val="FontStyle11"/>
          <w:sz w:val="24"/>
          <w:szCs w:val="24"/>
        </w:rPr>
      </w:pPr>
      <w:r w:rsidRPr="00B44A34">
        <w:rPr>
          <w:rStyle w:val="FontStyle11"/>
          <w:sz w:val="24"/>
          <w:szCs w:val="24"/>
        </w:rPr>
        <w:t>Покупатель: Федеральное государственное унитарное предприятие «Ведомственная охрана Росатома» (ФГУП»Атом-охрана»)</w:t>
      </w:r>
    </w:p>
    <w:p w:rsidR="00BA52FB" w:rsidRPr="00B44A34" w:rsidRDefault="00BA52FB" w:rsidP="0071005A">
      <w:pPr>
        <w:ind w:firstLine="708"/>
        <w:rPr>
          <w:sz w:val="24"/>
          <w:szCs w:val="24"/>
        </w:rPr>
      </w:pPr>
      <w:r w:rsidRPr="00B44A34">
        <w:rPr>
          <w:sz w:val="24"/>
          <w:szCs w:val="24"/>
        </w:rPr>
        <w:t xml:space="preserve">Юридический адрес: 123060, г. Москва,ул. Расплетина, дом 3 </w:t>
      </w:r>
    </w:p>
    <w:p w:rsidR="00BA52FB" w:rsidRPr="00B44A34" w:rsidRDefault="00BA52FB" w:rsidP="00DA32F5">
      <w:pPr>
        <w:jc w:val="both"/>
        <w:rPr>
          <w:sz w:val="24"/>
          <w:szCs w:val="24"/>
        </w:rPr>
      </w:pPr>
      <w:r w:rsidRPr="00B44A34">
        <w:rPr>
          <w:sz w:val="24"/>
          <w:szCs w:val="24"/>
        </w:rPr>
        <w:t>Грузополучатель: ФГУП «Атом-охрана», филиал № 1, 141007, Московская область, г.Мытищи, ул. Хлебозаводская, д.2, корпус 9.</w:t>
      </w:r>
    </w:p>
    <w:p w:rsidR="00BA52FB" w:rsidRPr="00B44A34" w:rsidRDefault="00BA52FB" w:rsidP="00DA32F5">
      <w:pPr>
        <w:jc w:val="both"/>
        <w:rPr>
          <w:rStyle w:val="FontStyle11"/>
          <w:sz w:val="24"/>
          <w:szCs w:val="24"/>
        </w:rPr>
      </w:pPr>
      <w:r w:rsidRPr="00B44A34">
        <w:rPr>
          <w:sz w:val="24"/>
          <w:szCs w:val="24"/>
        </w:rPr>
        <w:t>Место доставки Товара: 396071, г.Нововоронеж, Воронежской области, Промзона АЭС, зд.105.</w:t>
      </w:r>
    </w:p>
    <w:p w:rsidR="00BA52FB" w:rsidRPr="00B44A34" w:rsidRDefault="00BA52FB" w:rsidP="00E32F5E">
      <w:pPr>
        <w:rPr>
          <w:rStyle w:val="FontStyle11"/>
          <w:sz w:val="24"/>
          <w:szCs w:val="24"/>
        </w:rPr>
      </w:pPr>
    </w:p>
    <w:tbl>
      <w:tblPr>
        <w:tblW w:w="1074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4362"/>
        <w:gridCol w:w="1578"/>
        <w:gridCol w:w="973"/>
        <w:gridCol w:w="1589"/>
        <w:gridCol w:w="1673"/>
      </w:tblGrid>
      <w:tr w:rsidR="00BA52FB" w:rsidRPr="00401DD1" w:rsidTr="005C19F5">
        <w:tc>
          <w:tcPr>
            <w:tcW w:w="566" w:type="dxa"/>
          </w:tcPr>
          <w:p w:rsidR="00BA52FB" w:rsidRPr="00A7779B" w:rsidRDefault="00BA52FB" w:rsidP="005C19F5">
            <w:pPr>
              <w:jc w:val="center"/>
            </w:pPr>
            <w:r w:rsidRPr="00A7779B">
              <w:t>№ п/п</w:t>
            </w:r>
          </w:p>
        </w:tc>
        <w:tc>
          <w:tcPr>
            <w:tcW w:w="4362" w:type="dxa"/>
          </w:tcPr>
          <w:p w:rsidR="00BA52FB" w:rsidRPr="00A7779B" w:rsidRDefault="00BA52FB" w:rsidP="005C19F5">
            <w:pPr>
              <w:jc w:val="center"/>
            </w:pPr>
            <w:r w:rsidRPr="00A7779B">
              <w:t>Наименование</w:t>
            </w:r>
          </w:p>
        </w:tc>
        <w:tc>
          <w:tcPr>
            <w:tcW w:w="1578" w:type="dxa"/>
          </w:tcPr>
          <w:p w:rsidR="00BA52FB" w:rsidRPr="00A7779B" w:rsidRDefault="00BA52FB" w:rsidP="005C19F5">
            <w:pPr>
              <w:jc w:val="center"/>
            </w:pPr>
            <w:r w:rsidRPr="00A7779B">
              <w:t>Ед. изм.</w:t>
            </w:r>
          </w:p>
        </w:tc>
        <w:tc>
          <w:tcPr>
            <w:tcW w:w="973" w:type="dxa"/>
          </w:tcPr>
          <w:p w:rsidR="00BA52FB" w:rsidRPr="00A7779B" w:rsidRDefault="00BA52FB" w:rsidP="005C19F5">
            <w:pPr>
              <w:jc w:val="center"/>
            </w:pPr>
            <w:r w:rsidRPr="00A7779B">
              <w:t>Кол-во</w:t>
            </w:r>
          </w:p>
        </w:tc>
        <w:tc>
          <w:tcPr>
            <w:tcW w:w="1589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  <w:r w:rsidRPr="00401DD1">
              <w:rPr>
                <w:color w:val="000000"/>
              </w:rPr>
              <w:t>Цена за ед., руб.</w:t>
            </w: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  <w:r w:rsidRPr="00401DD1">
              <w:rPr>
                <w:color w:val="000000"/>
              </w:rPr>
              <w:t>Общая стоимость, руб.</w:t>
            </w:r>
          </w:p>
        </w:tc>
      </w:tr>
      <w:tr w:rsidR="00BA52FB" w:rsidRPr="00401DD1" w:rsidTr="005C19F5">
        <w:tc>
          <w:tcPr>
            <w:tcW w:w="566" w:type="dxa"/>
            <w:vAlign w:val="center"/>
          </w:tcPr>
          <w:p w:rsidR="00BA52FB" w:rsidRPr="00A7779B" w:rsidRDefault="00BA52FB" w:rsidP="005C19F5">
            <w:pPr>
              <w:jc w:val="center"/>
            </w:pPr>
            <w:r w:rsidRPr="00A7779B">
              <w:t>1.</w:t>
            </w:r>
          </w:p>
        </w:tc>
        <w:tc>
          <w:tcPr>
            <w:tcW w:w="4362" w:type="dxa"/>
          </w:tcPr>
          <w:p w:rsidR="00BA52FB" w:rsidRPr="00A7779B" w:rsidRDefault="00BA52FB" w:rsidP="005C19F5">
            <w:pPr>
              <w:jc w:val="both"/>
            </w:pPr>
            <w:r w:rsidRPr="004F733D">
              <w:rPr>
                <w:sz w:val="26"/>
                <w:szCs w:val="26"/>
              </w:rPr>
              <w:t>Вода питьевая бутилированная</w:t>
            </w:r>
            <w:r>
              <w:rPr>
                <w:sz w:val="26"/>
                <w:szCs w:val="26"/>
              </w:rPr>
              <w:t xml:space="preserve"> высшей категории, 19 л.</w:t>
            </w:r>
          </w:p>
        </w:tc>
        <w:tc>
          <w:tcPr>
            <w:tcW w:w="1578" w:type="dxa"/>
            <w:vAlign w:val="center"/>
          </w:tcPr>
          <w:p w:rsidR="00BA52FB" w:rsidRPr="00A7779B" w:rsidRDefault="00BA52FB" w:rsidP="005C19F5">
            <w:pPr>
              <w:jc w:val="center"/>
            </w:pPr>
            <w:r w:rsidRPr="00A7779B">
              <w:t>шт.</w:t>
            </w:r>
          </w:p>
        </w:tc>
        <w:tc>
          <w:tcPr>
            <w:tcW w:w="973" w:type="dxa"/>
            <w:vAlign w:val="center"/>
          </w:tcPr>
          <w:p w:rsidR="00BA52FB" w:rsidRPr="00A7779B" w:rsidRDefault="00BA52FB" w:rsidP="005C19F5">
            <w:pPr>
              <w:jc w:val="center"/>
            </w:pPr>
            <w:r>
              <w:t>672</w:t>
            </w:r>
          </w:p>
        </w:tc>
        <w:tc>
          <w:tcPr>
            <w:tcW w:w="1589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</w:tr>
      <w:tr w:rsidR="00BA52FB" w:rsidRPr="00401DD1" w:rsidTr="005C19F5">
        <w:tc>
          <w:tcPr>
            <w:tcW w:w="566" w:type="dxa"/>
            <w:vAlign w:val="center"/>
          </w:tcPr>
          <w:p w:rsidR="00BA52FB" w:rsidRPr="00A7779B" w:rsidRDefault="00BA52FB" w:rsidP="005C19F5">
            <w:pPr>
              <w:jc w:val="center"/>
            </w:pPr>
            <w:r w:rsidRPr="00A7779B">
              <w:t>2.</w:t>
            </w:r>
          </w:p>
        </w:tc>
        <w:tc>
          <w:tcPr>
            <w:tcW w:w="4362" w:type="dxa"/>
          </w:tcPr>
          <w:p w:rsidR="00BA52FB" w:rsidRPr="00A7779B" w:rsidRDefault="00BA52FB" w:rsidP="005C19F5">
            <w:pPr>
              <w:jc w:val="both"/>
            </w:pPr>
            <w:r>
              <w:rPr>
                <w:sz w:val="26"/>
                <w:szCs w:val="26"/>
              </w:rPr>
              <w:t>Помпа ручная механическая</w:t>
            </w:r>
          </w:p>
        </w:tc>
        <w:tc>
          <w:tcPr>
            <w:tcW w:w="1578" w:type="dxa"/>
          </w:tcPr>
          <w:p w:rsidR="00BA52FB" w:rsidRPr="00A7779B" w:rsidRDefault="00BA52FB" w:rsidP="005C19F5">
            <w:pPr>
              <w:jc w:val="center"/>
            </w:pPr>
            <w:r w:rsidRPr="00A7779B">
              <w:t>шт.</w:t>
            </w:r>
          </w:p>
        </w:tc>
        <w:tc>
          <w:tcPr>
            <w:tcW w:w="973" w:type="dxa"/>
            <w:vAlign w:val="center"/>
          </w:tcPr>
          <w:p w:rsidR="00BA52FB" w:rsidRPr="00A7779B" w:rsidRDefault="00BA52FB" w:rsidP="005C19F5">
            <w:pPr>
              <w:jc w:val="center"/>
            </w:pPr>
            <w:r>
              <w:t>16</w:t>
            </w:r>
          </w:p>
        </w:tc>
        <w:tc>
          <w:tcPr>
            <w:tcW w:w="1589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</w:tr>
      <w:tr w:rsidR="00BA52FB" w:rsidRPr="00401DD1" w:rsidTr="005C19F5">
        <w:tc>
          <w:tcPr>
            <w:tcW w:w="566" w:type="dxa"/>
            <w:vAlign w:val="center"/>
          </w:tcPr>
          <w:p w:rsidR="00BA52FB" w:rsidRPr="00A7779B" w:rsidRDefault="00BA52FB" w:rsidP="005C19F5">
            <w:pPr>
              <w:jc w:val="center"/>
            </w:pPr>
            <w:r w:rsidRPr="00A7779B">
              <w:t>3.</w:t>
            </w:r>
          </w:p>
        </w:tc>
        <w:tc>
          <w:tcPr>
            <w:tcW w:w="4362" w:type="dxa"/>
          </w:tcPr>
          <w:p w:rsidR="00BA52FB" w:rsidRPr="00A7779B" w:rsidRDefault="00BA52FB" w:rsidP="005C19F5">
            <w:pPr>
              <w:jc w:val="both"/>
            </w:pPr>
            <w:r>
              <w:rPr>
                <w:sz w:val="26"/>
                <w:szCs w:val="26"/>
              </w:rPr>
              <w:t>Кулер напольный, компрессорного типа</w:t>
            </w:r>
          </w:p>
        </w:tc>
        <w:tc>
          <w:tcPr>
            <w:tcW w:w="1578" w:type="dxa"/>
          </w:tcPr>
          <w:p w:rsidR="00BA52FB" w:rsidRPr="00A7779B" w:rsidRDefault="00BA52FB" w:rsidP="005C19F5">
            <w:pPr>
              <w:jc w:val="center"/>
            </w:pPr>
            <w:r w:rsidRPr="00A7779B">
              <w:t>шт.</w:t>
            </w:r>
          </w:p>
        </w:tc>
        <w:tc>
          <w:tcPr>
            <w:tcW w:w="973" w:type="dxa"/>
            <w:vAlign w:val="center"/>
          </w:tcPr>
          <w:p w:rsidR="00BA52FB" w:rsidRPr="00A7779B" w:rsidRDefault="00BA52FB" w:rsidP="005C19F5">
            <w:pPr>
              <w:jc w:val="center"/>
            </w:pPr>
            <w:r>
              <w:t>3</w:t>
            </w:r>
          </w:p>
        </w:tc>
        <w:tc>
          <w:tcPr>
            <w:tcW w:w="1589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</w:tr>
      <w:tr w:rsidR="00BA52FB" w:rsidRPr="00401DD1" w:rsidTr="005C19F5">
        <w:tc>
          <w:tcPr>
            <w:tcW w:w="566" w:type="dxa"/>
            <w:vAlign w:val="center"/>
          </w:tcPr>
          <w:p w:rsidR="00BA52FB" w:rsidRPr="00A7779B" w:rsidRDefault="00BA52FB" w:rsidP="005C19F5">
            <w:pPr>
              <w:jc w:val="center"/>
            </w:pPr>
            <w:r w:rsidRPr="00A7779B">
              <w:t>4.</w:t>
            </w:r>
          </w:p>
        </w:tc>
        <w:tc>
          <w:tcPr>
            <w:tcW w:w="4362" w:type="dxa"/>
          </w:tcPr>
          <w:p w:rsidR="00BA52FB" w:rsidRPr="00A7779B" w:rsidRDefault="00BA52FB" w:rsidP="005C19F5">
            <w:pPr>
              <w:jc w:val="both"/>
            </w:pPr>
            <w:r w:rsidRPr="00AA5E25">
              <w:rPr>
                <w:sz w:val="26"/>
                <w:szCs w:val="26"/>
              </w:rPr>
              <w:t>Тара поликорбанатная для питьевой воды</w:t>
            </w:r>
            <w:r>
              <w:rPr>
                <w:sz w:val="26"/>
                <w:szCs w:val="26"/>
              </w:rPr>
              <w:t>, объем-19 л.</w:t>
            </w:r>
          </w:p>
        </w:tc>
        <w:tc>
          <w:tcPr>
            <w:tcW w:w="1578" w:type="dxa"/>
          </w:tcPr>
          <w:p w:rsidR="00BA52FB" w:rsidRPr="00A7779B" w:rsidRDefault="00BA52FB" w:rsidP="005C19F5">
            <w:pPr>
              <w:jc w:val="center"/>
            </w:pPr>
            <w:r w:rsidRPr="00A7779B">
              <w:t>шт.</w:t>
            </w:r>
          </w:p>
        </w:tc>
        <w:tc>
          <w:tcPr>
            <w:tcW w:w="973" w:type="dxa"/>
            <w:vAlign w:val="center"/>
          </w:tcPr>
          <w:p w:rsidR="00BA52FB" w:rsidRPr="00A7779B" w:rsidRDefault="00BA52FB" w:rsidP="005C19F5">
            <w:pPr>
              <w:jc w:val="center"/>
            </w:pPr>
            <w:r>
              <w:t>48</w:t>
            </w:r>
          </w:p>
        </w:tc>
        <w:tc>
          <w:tcPr>
            <w:tcW w:w="1589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</w:tr>
      <w:tr w:rsidR="00BA52FB" w:rsidRPr="00401DD1" w:rsidTr="005C19F5">
        <w:tc>
          <w:tcPr>
            <w:tcW w:w="9068" w:type="dxa"/>
            <w:gridSpan w:val="5"/>
            <w:vAlign w:val="center"/>
          </w:tcPr>
          <w:p w:rsidR="00BA52FB" w:rsidRPr="00401DD1" w:rsidRDefault="00BA52FB" w:rsidP="005C19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673" w:type="dxa"/>
          </w:tcPr>
          <w:p w:rsidR="00BA52FB" w:rsidRPr="00401DD1" w:rsidRDefault="00BA52FB" w:rsidP="005C19F5">
            <w:pPr>
              <w:jc w:val="center"/>
              <w:rPr>
                <w:color w:val="000000"/>
              </w:rPr>
            </w:pPr>
          </w:p>
        </w:tc>
      </w:tr>
    </w:tbl>
    <w:p w:rsidR="00BA52FB" w:rsidRDefault="00BA52FB" w:rsidP="00E32F5E">
      <w:pPr>
        <w:rPr>
          <w:rStyle w:val="FontStyle11"/>
          <w:szCs w:val="22"/>
        </w:rPr>
      </w:pPr>
    </w:p>
    <w:p w:rsidR="00BA52FB" w:rsidRPr="00B44A34" w:rsidRDefault="00BA52FB" w:rsidP="00E32F5E">
      <w:pPr>
        <w:ind w:firstLine="708"/>
        <w:jc w:val="both"/>
        <w:rPr>
          <w:sz w:val="24"/>
          <w:szCs w:val="24"/>
        </w:rPr>
      </w:pPr>
      <w:r w:rsidRPr="00B44A34">
        <w:rPr>
          <w:sz w:val="24"/>
          <w:szCs w:val="24"/>
        </w:rPr>
        <w:t>1. Цена Договора по настоящей Спецификации составляет_______ () рублей 00 копеек с учетом НДС 18% (если НДС не облагается, указать основание).</w:t>
      </w:r>
    </w:p>
    <w:p w:rsidR="00BA52FB" w:rsidRPr="00B44A34" w:rsidRDefault="00BA52FB" w:rsidP="00E45142">
      <w:pPr>
        <w:ind w:firstLine="708"/>
        <w:jc w:val="both"/>
        <w:rPr>
          <w:sz w:val="24"/>
          <w:szCs w:val="24"/>
        </w:rPr>
      </w:pPr>
      <w:r w:rsidRPr="00B44A34">
        <w:rPr>
          <w:sz w:val="24"/>
          <w:szCs w:val="24"/>
        </w:rPr>
        <w:t>2</w:t>
      </w:r>
      <w:bookmarkStart w:id="0" w:name="_GoBack"/>
      <w:bookmarkEnd w:id="0"/>
      <w:r w:rsidRPr="00B44A34">
        <w:rPr>
          <w:sz w:val="24"/>
          <w:szCs w:val="24"/>
        </w:rPr>
        <w:t>. Настоящая Спецификация составлена в двух экземплярах, имеющих равную юридическую силу, по одному экземпляру для каждой из Сторон и является неотъемлемой частью Договора.</w:t>
      </w:r>
    </w:p>
    <w:p w:rsidR="00BA52FB" w:rsidRPr="00B44A34" w:rsidRDefault="00BA52FB" w:rsidP="00E45142">
      <w:pPr>
        <w:rPr>
          <w:b/>
          <w:sz w:val="24"/>
          <w:szCs w:val="24"/>
        </w:rPr>
      </w:pPr>
    </w:p>
    <w:p w:rsidR="00BA52FB" w:rsidRPr="00B44A34" w:rsidRDefault="00BA52FB" w:rsidP="00E45142">
      <w:pPr>
        <w:rPr>
          <w:sz w:val="24"/>
          <w:szCs w:val="24"/>
        </w:rPr>
      </w:pPr>
    </w:p>
    <w:p w:rsidR="00BA52FB" w:rsidRPr="00B44A34" w:rsidRDefault="00BA52FB" w:rsidP="00E45142">
      <w:pPr>
        <w:rPr>
          <w:sz w:val="24"/>
          <w:szCs w:val="24"/>
        </w:rPr>
      </w:pPr>
      <w:r w:rsidRPr="00B44A34">
        <w:rPr>
          <w:sz w:val="24"/>
          <w:szCs w:val="24"/>
        </w:rPr>
        <w:t>От Покупателя: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  <w:t>От Поставщика:</w:t>
      </w:r>
    </w:p>
    <w:p w:rsidR="00BA52FB" w:rsidRPr="00B44A34" w:rsidRDefault="00BA52FB" w:rsidP="00E45142">
      <w:pPr>
        <w:rPr>
          <w:sz w:val="24"/>
          <w:szCs w:val="24"/>
        </w:rPr>
      </w:pPr>
    </w:p>
    <w:p w:rsidR="00BA52FB" w:rsidRPr="00B44A34" w:rsidRDefault="00BA52FB" w:rsidP="00E45142">
      <w:pPr>
        <w:rPr>
          <w:sz w:val="24"/>
          <w:szCs w:val="24"/>
        </w:rPr>
      </w:pPr>
      <w:r w:rsidRPr="00B44A34">
        <w:rPr>
          <w:sz w:val="24"/>
          <w:szCs w:val="24"/>
        </w:rPr>
        <w:t>Директор филиала № 1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</w:p>
    <w:p w:rsidR="00BA52FB" w:rsidRPr="00B44A34" w:rsidRDefault="00BA52FB" w:rsidP="004847A8">
      <w:pPr>
        <w:rPr>
          <w:sz w:val="24"/>
          <w:szCs w:val="24"/>
        </w:rPr>
      </w:pPr>
      <w:r w:rsidRPr="00B44A34">
        <w:rPr>
          <w:sz w:val="24"/>
          <w:szCs w:val="24"/>
        </w:rPr>
        <w:t>ФГУП «Атом-охрана»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</w:p>
    <w:p w:rsidR="00BA52FB" w:rsidRPr="00B44A34" w:rsidRDefault="00BA52FB" w:rsidP="00E45142">
      <w:pPr>
        <w:rPr>
          <w:sz w:val="24"/>
          <w:szCs w:val="24"/>
        </w:rPr>
      </w:pPr>
      <w:r w:rsidRPr="00B44A34">
        <w:rPr>
          <w:sz w:val="24"/>
          <w:szCs w:val="24"/>
        </w:rPr>
        <w:t>______________А.Н. Артамонов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  <w:t>_____________   _________</w:t>
      </w:r>
    </w:p>
    <w:p w:rsidR="00BA52FB" w:rsidRPr="00B44A34" w:rsidRDefault="00BA52FB" w:rsidP="00E45142">
      <w:pPr>
        <w:rPr>
          <w:sz w:val="24"/>
          <w:szCs w:val="24"/>
        </w:rPr>
      </w:pPr>
      <w:r w:rsidRPr="00B44A34">
        <w:rPr>
          <w:sz w:val="24"/>
          <w:szCs w:val="24"/>
        </w:rPr>
        <w:t>«___» _________ 2015 г.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  <w:t>«___» ____________ 2015 г.</w:t>
      </w:r>
    </w:p>
    <w:p w:rsidR="00BA52FB" w:rsidRPr="00B44A34" w:rsidRDefault="00BA52FB" w:rsidP="00E45142">
      <w:pPr>
        <w:rPr>
          <w:sz w:val="24"/>
          <w:szCs w:val="24"/>
        </w:rPr>
      </w:pPr>
      <w:r w:rsidRPr="00B44A34">
        <w:rPr>
          <w:sz w:val="24"/>
          <w:szCs w:val="24"/>
        </w:rPr>
        <w:t>М.П.</w:t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</w:r>
      <w:r w:rsidRPr="00B44A34">
        <w:rPr>
          <w:sz w:val="24"/>
          <w:szCs w:val="24"/>
        </w:rPr>
        <w:tab/>
        <w:t>М.П.</w:t>
      </w:r>
    </w:p>
    <w:p w:rsidR="00BA52FB" w:rsidRDefault="00BA52FB" w:rsidP="00E45142">
      <w:pPr>
        <w:ind w:left="5940"/>
        <w:jc w:val="right"/>
        <w:rPr>
          <w:sz w:val="18"/>
          <w:szCs w:val="18"/>
        </w:rPr>
      </w:pPr>
    </w:p>
    <w:p w:rsidR="00BA52FB" w:rsidRDefault="00BA52FB" w:rsidP="00E45142">
      <w:pPr>
        <w:jc w:val="both"/>
        <w:rPr>
          <w:sz w:val="24"/>
          <w:szCs w:val="24"/>
        </w:rPr>
      </w:pPr>
    </w:p>
    <w:p w:rsidR="00BA52FB" w:rsidRDefault="00BA52FB"/>
    <w:sectPr w:rsidR="00BA52FB" w:rsidSect="007A6A12">
      <w:pgSz w:w="11906" w:h="16838"/>
      <w:pgMar w:top="567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16DF"/>
    <w:multiLevelType w:val="hybridMultilevel"/>
    <w:tmpl w:val="C1D6B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4974EF"/>
    <w:multiLevelType w:val="multilevel"/>
    <w:tmpl w:val="1C3EBD16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50" w:hanging="390"/>
      </w:pPr>
      <w:rPr>
        <w:rFonts w:cs="Times New Roman" w:hint="default"/>
        <w:b/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  <w:sz w:val="26"/>
      </w:rPr>
    </w:lvl>
  </w:abstractNum>
  <w:abstractNum w:abstractNumId="2">
    <w:nsid w:val="20BA3CED"/>
    <w:multiLevelType w:val="hybridMultilevel"/>
    <w:tmpl w:val="E27AEDC4"/>
    <w:lvl w:ilvl="0" w:tplc="1C648932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70658DE"/>
    <w:multiLevelType w:val="hybridMultilevel"/>
    <w:tmpl w:val="F06E72CA"/>
    <w:lvl w:ilvl="0" w:tplc="9E662D7A">
      <w:start w:val="12"/>
      <w:numFmt w:val="decimal"/>
      <w:lvlText w:val="%1.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  <w:rPr>
        <w:rFonts w:cs="Times New Roman"/>
      </w:rPr>
    </w:lvl>
  </w:abstractNum>
  <w:abstractNum w:abstractNumId="4">
    <w:nsid w:val="637E2FCA"/>
    <w:multiLevelType w:val="hybridMultilevel"/>
    <w:tmpl w:val="02083560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444E79"/>
    <w:multiLevelType w:val="hybridMultilevel"/>
    <w:tmpl w:val="98B24B6A"/>
    <w:lvl w:ilvl="0" w:tplc="1A7672F4">
      <w:start w:val="11"/>
      <w:numFmt w:val="decimal"/>
      <w:lvlText w:val="%1."/>
      <w:lvlJc w:val="left"/>
      <w:pPr>
        <w:ind w:left="22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9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8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5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63" w:hanging="180"/>
      </w:pPr>
      <w:rPr>
        <w:rFonts w:cs="Times New Roman"/>
      </w:rPr>
    </w:lvl>
  </w:abstractNum>
  <w:abstractNum w:abstractNumId="6">
    <w:nsid w:val="7F564F4C"/>
    <w:multiLevelType w:val="multilevel"/>
    <w:tmpl w:val="C9A2E2F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75C"/>
    <w:rsid w:val="00077604"/>
    <w:rsid w:val="000B575C"/>
    <w:rsid w:val="00115898"/>
    <w:rsid w:val="001504F5"/>
    <w:rsid w:val="0015724A"/>
    <w:rsid w:val="00164029"/>
    <w:rsid w:val="00185306"/>
    <w:rsid w:val="00191896"/>
    <w:rsid w:val="001A3456"/>
    <w:rsid w:val="001D5425"/>
    <w:rsid w:val="002231A3"/>
    <w:rsid w:val="00241287"/>
    <w:rsid w:val="00257C91"/>
    <w:rsid w:val="00270F8B"/>
    <w:rsid w:val="00281107"/>
    <w:rsid w:val="002820A5"/>
    <w:rsid w:val="00295AF4"/>
    <w:rsid w:val="002F78F2"/>
    <w:rsid w:val="003167DE"/>
    <w:rsid w:val="00327DF6"/>
    <w:rsid w:val="0034243F"/>
    <w:rsid w:val="003566FA"/>
    <w:rsid w:val="0036514B"/>
    <w:rsid w:val="00366207"/>
    <w:rsid w:val="003668E5"/>
    <w:rsid w:val="003A23E2"/>
    <w:rsid w:val="003C3803"/>
    <w:rsid w:val="003D6087"/>
    <w:rsid w:val="00401DD1"/>
    <w:rsid w:val="00417E9E"/>
    <w:rsid w:val="0046790F"/>
    <w:rsid w:val="00467A7C"/>
    <w:rsid w:val="004847A8"/>
    <w:rsid w:val="004F733D"/>
    <w:rsid w:val="00502FFA"/>
    <w:rsid w:val="005079D1"/>
    <w:rsid w:val="00525286"/>
    <w:rsid w:val="005C19F5"/>
    <w:rsid w:val="005D0BF1"/>
    <w:rsid w:val="005E5F17"/>
    <w:rsid w:val="005F17AF"/>
    <w:rsid w:val="00606B04"/>
    <w:rsid w:val="00681262"/>
    <w:rsid w:val="006C6F50"/>
    <w:rsid w:val="0071005A"/>
    <w:rsid w:val="00743249"/>
    <w:rsid w:val="007908C3"/>
    <w:rsid w:val="00790BB4"/>
    <w:rsid w:val="007974CF"/>
    <w:rsid w:val="007A6A12"/>
    <w:rsid w:val="007C6271"/>
    <w:rsid w:val="0082520F"/>
    <w:rsid w:val="00831A40"/>
    <w:rsid w:val="008332F0"/>
    <w:rsid w:val="00864294"/>
    <w:rsid w:val="008F373B"/>
    <w:rsid w:val="0091222F"/>
    <w:rsid w:val="009464BB"/>
    <w:rsid w:val="009538A1"/>
    <w:rsid w:val="009751F9"/>
    <w:rsid w:val="00983F34"/>
    <w:rsid w:val="009A085C"/>
    <w:rsid w:val="009C5326"/>
    <w:rsid w:val="009D481E"/>
    <w:rsid w:val="009D7E9B"/>
    <w:rsid w:val="00A03DC0"/>
    <w:rsid w:val="00A7779B"/>
    <w:rsid w:val="00A81EF2"/>
    <w:rsid w:val="00A8486F"/>
    <w:rsid w:val="00AA5E25"/>
    <w:rsid w:val="00AB0001"/>
    <w:rsid w:val="00AD295D"/>
    <w:rsid w:val="00AD6DAA"/>
    <w:rsid w:val="00AF7F3F"/>
    <w:rsid w:val="00B01600"/>
    <w:rsid w:val="00B2611A"/>
    <w:rsid w:val="00B44A34"/>
    <w:rsid w:val="00B61722"/>
    <w:rsid w:val="00BA52FB"/>
    <w:rsid w:val="00BB744D"/>
    <w:rsid w:val="00BF0975"/>
    <w:rsid w:val="00C33E53"/>
    <w:rsid w:val="00C55E9B"/>
    <w:rsid w:val="00C82B82"/>
    <w:rsid w:val="00C86B41"/>
    <w:rsid w:val="00C86E50"/>
    <w:rsid w:val="00C963F4"/>
    <w:rsid w:val="00CA2A06"/>
    <w:rsid w:val="00CB3C88"/>
    <w:rsid w:val="00CF2F1E"/>
    <w:rsid w:val="00D01E9E"/>
    <w:rsid w:val="00D40619"/>
    <w:rsid w:val="00D43A34"/>
    <w:rsid w:val="00D503F9"/>
    <w:rsid w:val="00D515DA"/>
    <w:rsid w:val="00D53C1C"/>
    <w:rsid w:val="00DA32F5"/>
    <w:rsid w:val="00DB1F97"/>
    <w:rsid w:val="00DE76FA"/>
    <w:rsid w:val="00DF5E80"/>
    <w:rsid w:val="00E05957"/>
    <w:rsid w:val="00E06B5B"/>
    <w:rsid w:val="00E25E69"/>
    <w:rsid w:val="00E31ECB"/>
    <w:rsid w:val="00E32F5E"/>
    <w:rsid w:val="00E45142"/>
    <w:rsid w:val="00EA4E9C"/>
    <w:rsid w:val="00EC0F9E"/>
    <w:rsid w:val="00FA2693"/>
    <w:rsid w:val="00FF45E6"/>
    <w:rsid w:val="00FF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FA"/>
    <w:pPr>
      <w:widowControl w:val="0"/>
      <w:suppressAutoHyphens/>
      <w:autoSpaceDN w:val="0"/>
      <w:textAlignment w:val="baseline"/>
    </w:pPr>
    <w:rPr>
      <w:kern w:val="3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3566FA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FontStyle11">
    <w:name w:val="Font Style11"/>
    <w:uiPriority w:val="99"/>
    <w:rsid w:val="00E45142"/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99"/>
    <w:qFormat/>
    <w:rsid w:val="002F78F2"/>
    <w:pPr>
      <w:ind w:left="720"/>
      <w:contextualSpacing/>
    </w:pPr>
  </w:style>
  <w:style w:type="paragraph" w:customStyle="1" w:styleId="ConsPlusNormal">
    <w:name w:val="ConsPlusNormal"/>
    <w:uiPriority w:val="99"/>
    <w:rsid w:val="00B2611A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1">
    <w:name w:val="Обычный11"/>
    <w:link w:val="1"/>
    <w:uiPriority w:val="99"/>
    <w:rsid w:val="00AF7F3F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1">
    <w:name w:val="Обычный1 Знак"/>
    <w:link w:val="11"/>
    <w:uiPriority w:val="99"/>
    <w:locked/>
    <w:rsid w:val="00AF7F3F"/>
    <w:rPr>
      <w:sz w:val="22"/>
    </w:rPr>
  </w:style>
  <w:style w:type="character" w:customStyle="1" w:styleId="5">
    <w:name w:val="Основной текст (5)_"/>
    <w:uiPriority w:val="99"/>
    <w:rsid w:val="00AF7F3F"/>
    <w:rPr>
      <w:spacing w:val="7"/>
      <w:sz w:val="21"/>
    </w:rPr>
  </w:style>
  <w:style w:type="character" w:styleId="Hyperlink">
    <w:name w:val="Hyperlink"/>
    <w:basedOn w:val="DefaultParagraphFont"/>
    <w:uiPriority w:val="99"/>
    <w:rsid w:val="002412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tomohra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6</Pages>
  <Words>2612</Words>
  <Characters>14894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спец</cp:lastModifiedBy>
  <cp:revision>25</cp:revision>
  <cp:lastPrinted>2015-04-27T13:15:00Z</cp:lastPrinted>
  <dcterms:created xsi:type="dcterms:W3CDTF">2015-03-25T06:23:00Z</dcterms:created>
  <dcterms:modified xsi:type="dcterms:W3CDTF">2015-04-28T12:23:00Z</dcterms:modified>
</cp:coreProperties>
</file>